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4867B0" w:rsidRPr="00B0544D" w14:paraId="2EC877E9" w14:textId="77777777" w:rsidTr="00560FC4">
        <w:tc>
          <w:tcPr>
            <w:tcW w:w="1311" w:type="dxa"/>
          </w:tcPr>
          <w:p w14:paraId="251285E4" w14:textId="77777777" w:rsidR="004867B0" w:rsidRPr="00586F53" w:rsidRDefault="004867B0" w:rsidP="00560FC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52A7476E" w14:textId="77777777" w:rsidR="004867B0" w:rsidRPr="00586F53" w:rsidRDefault="004867B0" w:rsidP="00560FC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766C2B5D" w14:textId="77777777" w:rsidR="004867B0" w:rsidRPr="00586F53" w:rsidRDefault="004867B0" w:rsidP="00560FC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4867B0" w:rsidRPr="009279E2" w14:paraId="27ECCE31" w14:textId="77777777" w:rsidTr="00560FC4">
        <w:tc>
          <w:tcPr>
            <w:tcW w:w="1311" w:type="dxa"/>
          </w:tcPr>
          <w:p w14:paraId="5BACF97D" w14:textId="77777777" w:rsidR="004867B0" w:rsidRPr="00586F53" w:rsidRDefault="004867B0" w:rsidP="00560FC4">
            <w:pPr>
              <w:pStyle w:val="Intestazione"/>
              <w:tabs>
                <w:tab w:val="clear" w:pos="4819"/>
                <w:tab w:val="clear" w:pos="9638"/>
              </w:tabs>
              <w:rPr>
                <w:rFonts w:ascii="Poppins" w:hAnsi="Poppins" w:cs="Poppins"/>
                <w:bCs/>
                <w:sz w:val="20"/>
              </w:rPr>
            </w:pPr>
          </w:p>
        </w:tc>
        <w:tc>
          <w:tcPr>
            <w:tcW w:w="2086" w:type="dxa"/>
          </w:tcPr>
          <w:p w14:paraId="15EC1411" w14:textId="039C162E" w:rsidR="004867B0" w:rsidRPr="00586F53" w:rsidRDefault="004867B0" w:rsidP="00560FC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Sistema Emmeti tubo multistrato </w:t>
            </w:r>
            <w:r w:rsidR="00375F81"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Alpert e raccordi </w:t>
            </w:r>
            <w:r>
              <w:rPr>
                <w:rFonts w:ascii="Poppins" w:hAnsi="Poppins" w:cs="Poppins"/>
                <w:bCs/>
                <w:sz w:val="20"/>
              </w:rPr>
              <w:t>Cleverfit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 </w:t>
            </w:r>
          </w:p>
        </w:tc>
        <w:tc>
          <w:tcPr>
            <w:tcW w:w="6101" w:type="dxa"/>
          </w:tcPr>
          <w:p w14:paraId="1CCA99FC" w14:textId="77777777" w:rsidR="004867B0" w:rsidRPr="00586F53" w:rsidRDefault="004867B0" w:rsidP="00560FC4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Sistema per la realizzazione di impianti termici e sanitari mediante l’impiego di tubi multistrato, realizzati in polietilene non reticolato ed alluminio spessore minimo 0,2 mm, e relativi raccordi di tenuta in </w:t>
            </w:r>
            <w:r>
              <w:rPr>
                <w:rFonts w:ascii="Poppins" w:hAnsi="Poppins" w:cs="Poppins"/>
                <w:bCs/>
                <w:sz w:val="20"/>
              </w:rPr>
              <w:t>Tecnopolimero PPSU (Polifensulfone)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con bussola in </w:t>
            </w:r>
            <w:r>
              <w:rPr>
                <w:rFonts w:ascii="Poppins" w:hAnsi="Poppins" w:cs="Poppins"/>
                <w:bCs/>
                <w:sz w:val="20"/>
              </w:rPr>
              <w:t>LDPE</w:t>
            </w:r>
            <w:r w:rsidRPr="00586F53">
              <w:rPr>
                <w:rFonts w:ascii="Poppins" w:hAnsi="Poppins" w:cs="Poppins"/>
                <w:bCs/>
                <w:sz w:val="20"/>
              </w:rPr>
              <w:t>.</w:t>
            </w:r>
          </w:p>
          <w:p w14:paraId="238208CE" w14:textId="77777777" w:rsidR="004867B0" w:rsidRPr="00586F53" w:rsidRDefault="004867B0" w:rsidP="00560FC4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4E987969" w14:textId="77777777" w:rsidR="004867B0" w:rsidRPr="00586F53" w:rsidRDefault="004867B0" w:rsidP="00560FC4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Impieghi: impianti di riscaldamento, condizionamento ad acqua refrigerata, idrici e per aria compressa.</w:t>
            </w:r>
          </w:p>
          <w:p w14:paraId="4A76A249" w14:textId="77777777" w:rsidR="004867B0" w:rsidRPr="00586F53" w:rsidRDefault="004867B0" w:rsidP="00560FC4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443CAF00" w14:textId="77777777" w:rsidR="004867B0" w:rsidRPr="00586F53" w:rsidRDefault="004867B0" w:rsidP="00560FC4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Conformità: UNI EN 21003; DM 174 (idoneità potabile).</w:t>
            </w:r>
          </w:p>
          <w:p w14:paraId="67125CBA" w14:textId="77777777" w:rsidR="004867B0" w:rsidRPr="00586F53" w:rsidRDefault="004867B0" w:rsidP="00560FC4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467C4195" w14:textId="2F9E74E6" w:rsidR="004867B0" w:rsidRPr="00586F53" w:rsidRDefault="004867B0" w:rsidP="00560FC4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375F81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Sistema Emmeti tubo multistrato </w:t>
            </w:r>
            <w:r w:rsidR="00375F81">
              <w:rPr>
                <w:rFonts w:ascii="Poppins" w:hAnsi="Poppins" w:cs="Poppins"/>
                <w:b/>
                <w:bCs/>
                <w:sz w:val="20"/>
              </w:rPr>
              <w:t xml:space="preserve">EMMETI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Alpert e raccordi 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Cleverfit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LBP o equivalente.</w:t>
            </w:r>
          </w:p>
        </w:tc>
      </w:tr>
      <w:tr w:rsidR="004867B0" w:rsidRPr="009279E2" w14:paraId="4E44E5D0" w14:textId="77777777" w:rsidTr="00560FC4">
        <w:tc>
          <w:tcPr>
            <w:tcW w:w="1311" w:type="dxa"/>
          </w:tcPr>
          <w:p w14:paraId="42AEF834" w14:textId="77777777" w:rsidR="004867B0" w:rsidRPr="00586F53" w:rsidRDefault="004867B0" w:rsidP="00560FC4">
            <w:pPr>
              <w:pStyle w:val="Intestazione"/>
              <w:tabs>
                <w:tab w:val="clear" w:pos="4819"/>
                <w:tab w:val="clear" w:pos="9638"/>
              </w:tabs>
              <w:rPr>
                <w:rFonts w:ascii="Poppins" w:hAnsi="Poppins" w:cs="Poppins"/>
                <w:bCs/>
                <w:sz w:val="20"/>
              </w:rPr>
            </w:pPr>
          </w:p>
        </w:tc>
        <w:tc>
          <w:tcPr>
            <w:tcW w:w="2086" w:type="dxa"/>
          </w:tcPr>
          <w:p w14:paraId="4D74CAE4" w14:textId="2D4AC20C" w:rsidR="004867B0" w:rsidRPr="00586F53" w:rsidRDefault="004867B0" w:rsidP="00560FC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Sistema Emmeti tubo multistrato </w:t>
            </w:r>
            <w:r w:rsidR="00375F81"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Alpert isolato e raccordi </w:t>
            </w:r>
            <w:r>
              <w:rPr>
                <w:rFonts w:ascii="Poppins" w:hAnsi="Poppins" w:cs="Poppins"/>
                <w:bCs/>
                <w:sz w:val="20"/>
              </w:rPr>
              <w:t>Cleverfit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</w:t>
            </w:r>
          </w:p>
        </w:tc>
        <w:tc>
          <w:tcPr>
            <w:tcW w:w="6101" w:type="dxa"/>
          </w:tcPr>
          <w:p w14:paraId="14986B2A" w14:textId="77777777" w:rsidR="004867B0" w:rsidRDefault="004867B0" w:rsidP="00560FC4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Sistema per la realizzazione di impianti termici e sanitari mediante l’impiego di tubi multistrato, realizzati in polietilene non reticolato ed alluminio spessore minimo 0,2 mm, coibentati, e relativi raccordi di tenuta in </w:t>
            </w:r>
            <w:r>
              <w:rPr>
                <w:rFonts w:ascii="Poppins" w:hAnsi="Poppins" w:cs="Poppins"/>
                <w:bCs/>
                <w:sz w:val="20"/>
              </w:rPr>
              <w:t>Tecnopolimero PPSU (Polifensulfone)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con bussola in </w:t>
            </w:r>
            <w:r>
              <w:rPr>
                <w:rFonts w:ascii="Poppins" w:hAnsi="Poppins" w:cs="Poppins"/>
                <w:bCs/>
                <w:sz w:val="20"/>
              </w:rPr>
              <w:t>LDPE</w:t>
            </w:r>
            <w:r w:rsidRPr="00586F53">
              <w:rPr>
                <w:rFonts w:ascii="Poppins" w:hAnsi="Poppins" w:cs="Poppins"/>
                <w:bCs/>
                <w:sz w:val="20"/>
              </w:rPr>
              <w:t>.</w:t>
            </w:r>
          </w:p>
          <w:p w14:paraId="3653F809" w14:textId="77777777" w:rsidR="004867B0" w:rsidRPr="00586F53" w:rsidRDefault="004867B0" w:rsidP="00560FC4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4E5F3993" w14:textId="77777777" w:rsidR="004867B0" w:rsidRPr="00586F53" w:rsidRDefault="004867B0" w:rsidP="00560FC4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Impieghi: impianti di riscaldamento, condizionamento ad acqua refrigerata, idrici e per aria compressa.</w:t>
            </w:r>
          </w:p>
          <w:p w14:paraId="3630A11B" w14:textId="77777777" w:rsidR="004867B0" w:rsidRDefault="004867B0" w:rsidP="00560FC4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2A16772" w14:textId="77777777" w:rsidR="004867B0" w:rsidRPr="00586F53" w:rsidRDefault="004867B0" w:rsidP="00560FC4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Conformità: UNI EN 21003; DM 174 (idoneità potabile).</w:t>
            </w:r>
          </w:p>
          <w:p w14:paraId="050A43B4" w14:textId="77777777" w:rsidR="004867B0" w:rsidRPr="00586F53" w:rsidRDefault="004867B0" w:rsidP="00560FC4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75D40836" w14:textId="5BB6E3CE" w:rsidR="004867B0" w:rsidRPr="00586F53" w:rsidRDefault="004867B0" w:rsidP="00560FC4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Guaina isolante in polietilene espanso a cellule chiuse, rivestito da una pellicola in LD-PE estruso; conduttività termica (a 40 °C) </w:t>
            </w:r>
            <w:r w:rsidR="00375F81">
              <w:rPr>
                <w:rFonts w:ascii="Poppins" w:hAnsi="Poppins" w:cs="Poppins"/>
                <w:bCs/>
                <w:sz w:val="20"/>
              </w:rPr>
              <w:t>&lt;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0,040 W/mK (UNI EN ISO 8497): Classe di reazione al fuoco: CL-S1,d0 (EN 13501-1).</w:t>
            </w:r>
          </w:p>
          <w:p w14:paraId="624BFCD0" w14:textId="77777777" w:rsidR="004867B0" w:rsidRPr="00586F53" w:rsidRDefault="004867B0" w:rsidP="00560FC4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82E9633" w14:textId="7A4B17B5" w:rsidR="004867B0" w:rsidRPr="00586F53" w:rsidRDefault="004867B0" w:rsidP="00560FC4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375F81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Sistema Emmeti tubo multistrato </w:t>
            </w:r>
            <w:r w:rsidR="00375F81">
              <w:rPr>
                <w:rFonts w:ascii="Poppins" w:hAnsi="Poppins" w:cs="Poppins"/>
                <w:b/>
                <w:bCs/>
                <w:sz w:val="20"/>
              </w:rPr>
              <w:t xml:space="preserve">EMMETI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Alpert isolato e raccordi </w:t>
            </w:r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o equivalente.</w:t>
            </w:r>
          </w:p>
        </w:tc>
      </w:tr>
    </w:tbl>
    <w:p w14:paraId="1E32B383" w14:textId="77777777" w:rsidR="00CF1135" w:rsidRDefault="00CF1135" w:rsidP="00844912"/>
    <w:p w14:paraId="73522E78" w14:textId="77777777" w:rsidR="00CF1135" w:rsidRDefault="00CF1135" w:rsidP="00844912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1"/>
        <w:gridCol w:w="2126"/>
        <w:gridCol w:w="6232"/>
      </w:tblGrid>
      <w:tr w:rsidR="00844912" w14:paraId="60C3502E" w14:textId="77777777" w:rsidTr="00844912">
        <w:tc>
          <w:tcPr>
            <w:tcW w:w="1271" w:type="dxa"/>
            <w:hideMark/>
          </w:tcPr>
          <w:p w14:paraId="4D5B4891" w14:textId="77777777" w:rsidR="00844912" w:rsidRPr="00844912" w:rsidRDefault="00844912" w:rsidP="00A438B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126" w:type="dxa"/>
            <w:hideMark/>
          </w:tcPr>
          <w:p w14:paraId="41FBB326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232" w:type="dxa"/>
            <w:hideMark/>
          </w:tcPr>
          <w:p w14:paraId="701495CA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212FDA" w14:paraId="3075FEF7" w14:textId="77777777" w:rsidTr="00844912">
        <w:tc>
          <w:tcPr>
            <w:tcW w:w="1271" w:type="dxa"/>
            <w:hideMark/>
          </w:tcPr>
          <w:p w14:paraId="44242449" w14:textId="115F95C7" w:rsidR="00212FDA" w:rsidRPr="00844912" w:rsidRDefault="00212FDA" w:rsidP="00212FD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28107002</w:t>
            </w:r>
          </w:p>
        </w:tc>
        <w:tc>
          <w:tcPr>
            <w:tcW w:w="2126" w:type="dxa"/>
            <w:hideMark/>
          </w:tcPr>
          <w:p w14:paraId="2CE59D05" w14:textId="77777777" w:rsidR="00212FDA" w:rsidRPr="00844912" w:rsidRDefault="00212FDA" w:rsidP="00212FD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</w:t>
            </w:r>
            <w:r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844912">
              <w:rPr>
                <w:rFonts w:ascii="Poppins" w:hAnsi="Poppins" w:cs="Poppins"/>
                <w:bCs/>
                <w:sz w:val="20"/>
              </w:rPr>
              <w:t>Alpert</w:t>
            </w:r>
          </w:p>
          <w:p w14:paraId="045370BF" w14:textId="7FC5928B" w:rsidR="00212FDA" w:rsidRPr="00844912" w:rsidRDefault="00212FDA" w:rsidP="00212FD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16x2 L=100 m</w:t>
            </w:r>
          </w:p>
        </w:tc>
        <w:tc>
          <w:tcPr>
            <w:tcW w:w="6232" w:type="dxa"/>
          </w:tcPr>
          <w:p w14:paraId="174C5C5E" w14:textId="77777777" w:rsidR="00212FDA" w:rsidRPr="00844912" w:rsidRDefault="00212FDA" w:rsidP="00212FD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16x2 (diametro esterno 16 mm; spessore 2 mm) costituito da:</w:t>
            </w:r>
          </w:p>
          <w:p w14:paraId="67802D28" w14:textId="77777777" w:rsidR="00212FDA" w:rsidRPr="00844912" w:rsidRDefault="00212FDA" w:rsidP="00212FD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3B513B69" w14:textId="77777777" w:rsidR="00212FDA" w:rsidRPr="00844912" w:rsidRDefault="00212FDA" w:rsidP="00212FD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366109DB" w14:textId="77777777" w:rsidR="00212FDA" w:rsidRPr="00844912" w:rsidRDefault="00212FDA" w:rsidP="00212FD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43C3E0D0" w14:textId="77777777" w:rsidR="00212FDA" w:rsidRPr="00844912" w:rsidRDefault="00212FDA" w:rsidP="00212FD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Strato di connessione che unisce il tubo esterno al tubo di alluminio</w:t>
            </w:r>
          </w:p>
          <w:p w14:paraId="4C9465A0" w14:textId="77777777" w:rsidR="00212FDA" w:rsidRPr="00844912" w:rsidRDefault="00212FDA" w:rsidP="00212FD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740B91B3" w14:textId="77777777" w:rsidR="00212FDA" w:rsidRPr="00844912" w:rsidRDefault="00212FDA" w:rsidP="00212FDA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7AE1736A" w14:textId="77777777" w:rsidR="00212FDA" w:rsidRPr="00844912" w:rsidRDefault="00212FDA" w:rsidP="00212FD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6159F39" w14:textId="77777777" w:rsidR="00212FDA" w:rsidRPr="00844912" w:rsidRDefault="00212FDA" w:rsidP="00212FD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768A0EF7" w14:textId="77777777" w:rsidR="00212FDA" w:rsidRPr="00844912" w:rsidRDefault="00212FDA" w:rsidP="00212FD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296D21F4" w14:textId="77777777" w:rsidR="00212FDA" w:rsidRPr="00844912" w:rsidRDefault="00212FDA" w:rsidP="00212FDA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5ABC49CF" w14:textId="77777777" w:rsidR="00212FDA" w:rsidRPr="00844912" w:rsidRDefault="00212FDA" w:rsidP="00212FDA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04685E93" w14:textId="77777777" w:rsidR="00212FDA" w:rsidRPr="00844912" w:rsidRDefault="00212FDA" w:rsidP="00212FD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3300CEBF" w14:textId="77777777" w:rsidR="00212FDA" w:rsidRPr="00844912" w:rsidRDefault="00212FDA" w:rsidP="00212FD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410848B5" w14:textId="77777777" w:rsidR="00212FDA" w:rsidRPr="00844912" w:rsidRDefault="00212FDA" w:rsidP="00212FD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75DA20FE" w14:textId="77777777" w:rsidR="00212FDA" w:rsidRPr="00844912" w:rsidRDefault="00212FDA" w:rsidP="00212FD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4C3096ED" w14:textId="77777777" w:rsidR="00212FDA" w:rsidRPr="00844912" w:rsidRDefault="00212FDA" w:rsidP="00212FD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7F1AD63D" w14:textId="77777777" w:rsidR="00212FDA" w:rsidRPr="00844912" w:rsidRDefault="00212FDA" w:rsidP="00212FD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4399E1B0" w14:textId="77777777" w:rsidR="00212FDA" w:rsidRPr="00844912" w:rsidRDefault="00212FDA" w:rsidP="00212FD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0173FCC6" w14:textId="77777777" w:rsidR="00212FDA" w:rsidRPr="00844912" w:rsidRDefault="00212FDA" w:rsidP="00212FD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100 metri</w:t>
            </w:r>
          </w:p>
          <w:p w14:paraId="59B4F79E" w14:textId="77777777" w:rsidR="00212FDA" w:rsidRPr="00844912" w:rsidRDefault="00212FDA" w:rsidP="00212FD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0E8C5161" w14:textId="77777777" w:rsidR="00212FDA" w:rsidRDefault="00212FDA" w:rsidP="00212FD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381AA12C" w14:textId="77777777" w:rsidR="00212FDA" w:rsidRDefault="00212FDA" w:rsidP="00212FD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70A5F1E5" w14:textId="77777777" w:rsidR="00212FDA" w:rsidRDefault="00212FDA" w:rsidP="00212FD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293DC106" w14:textId="77777777" w:rsidR="00212FDA" w:rsidRPr="00A93DC6" w:rsidRDefault="00212FDA" w:rsidP="00212FD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4122CD22" w14:textId="77777777" w:rsidR="00212FDA" w:rsidRPr="005D552A" w:rsidRDefault="00212FDA" w:rsidP="00212FD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6F2475E7" w14:textId="77777777" w:rsidR="00212FDA" w:rsidRPr="00844912" w:rsidRDefault="00212FDA" w:rsidP="00212FD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B088228" w14:textId="64CC15FA" w:rsidR="00212FDA" w:rsidRPr="00844912" w:rsidRDefault="00212FDA" w:rsidP="00212FDA">
            <w:pPr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866EEA">
              <w:rPr>
                <w:rFonts w:ascii="Poppins" w:hAnsi="Poppins" w:cs="Poppins"/>
                <w:b/>
                <w:sz w:val="20"/>
              </w:rPr>
              <w:t xml:space="preserve">Tubo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866EEA">
              <w:rPr>
                <w:rFonts w:ascii="Poppins" w:hAnsi="Poppins" w:cs="Poppins"/>
                <w:b/>
                <w:sz w:val="20"/>
              </w:rPr>
              <w:t xml:space="preserve"> Alpert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866EEA">
              <w:rPr>
                <w:rFonts w:ascii="Poppins" w:hAnsi="Poppins" w:cs="Poppins"/>
                <w:b/>
                <w:sz w:val="20"/>
              </w:rPr>
              <w:t xml:space="preserve">16x2 L=100 m </w:t>
            </w:r>
            <w:r w:rsidRPr="00844912">
              <w:rPr>
                <w:rFonts w:ascii="Poppins" w:hAnsi="Poppins" w:cs="Poppins"/>
                <w:b/>
                <w:sz w:val="20"/>
              </w:rPr>
              <w:t>o equivalente.</w:t>
            </w:r>
          </w:p>
        </w:tc>
      </w:tr>
      <w:tr w:rsidR="00884B0E" w14:paraId="6160C657" w14:textId="77777777" w:rsidTr="00844912">
        <w:tc>
          <w:tcPr>
            <w:tcW w:w="1271" w:type="dxa"/>
            <w:hideMark/>
          </w:tcPr>
          <w:p w14:paraId="39C319AE" w14:textId="644E85CD" w:rsidR="00884B0E" w:rsidRPr="00844912" w:rsidRDefault="00884B0E" w:rsidP="00884B0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28107000</w:t>
            </w:r>
          </w:p>
        </w:tc>
        <w:tc>
          <w:tcPr>
            <w:tcW w:w="2126" w:type="dxa"/>
            <w:hideMark/>
          </w:tcPr>
          <w:p w14:paraId="6A4490A3" w14:textId="77777777" w:rsidR="00884B0E" w:rsidRPr="00844912" w:rsidRDefault="00884B0E" w:rsidP="00884B0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</w:t>
            </w:r>
            <w:r>
              <w:rPr>
                <w:rFonts w:ascii="Poppins" w:hAnsi="Poppins" w:cs="Poppins"/>
                <w:bCs/>
                <w:sz w:val="20"/>
              </w:rPr>
              <w:t>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</w:t>
            </w:r>
            <w:r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844912">
              <w:rPr>
                <w:rFonts w:ascii="Poppins" w:hAnsi="Poppins" w:cs="Poppins"/>
                <w:bCs/>
                <w:sz w:val="20"/>
              </w:rPr>
              <w:t>Alpert</w:t>
            </w:r>
          </w:p>
          <w:p w14:paraId="48EDAAF0" w14:textId="636D9BB3" w:rsidR="00884B0E" w:rsidRPr="00844912" w:rsidRDefault="00884B0E" w:rsidP="00884B0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16x2 L=200 m</w:t>
            </w:r>
          </w:p>
        </w:tc>
        <w:tc>
          <w:tcPr>
            <w:tcW w:w="6232" w:type="dxa"/>
          </w:tcPr>
          <w:p w14:paraId="7DE52215" w14:textId="77777777" w:rsidR="00884B0E" w:rsidRPr="00844912" w:rsidRDefault="00884B0E" w:rsidP="00884B0E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16x2 (diametro esterno 16 mm; spessore 2 mm) costituito da:</w:t>
            </w:r>
          </w:p>
          <w:p w14:paraId="5A598B85" w14:textId="77777777" w:rsidR="00884B0E" w:rsidRPr="00844912" w:rsidRDefault="00884B0E" w:rsidP="00884B0E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384A4BF4" w14:textId="77777777" w:rsidR="00884B0E" w:rsidRPr="00844912" w:rsidRDefault="00884B0E" w:rsidP="00884B0E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155092EE" w14:textId="77777777" w:rsidR="00884B0E" w:rsidRPr="00844912" w:rsidRDefault="00884B0E" w:rsidP="00884B0E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4F216C48" w14:textId="77777777" w:rsidR="00884B0E" w:rsidRPr="00844912" w:rsidRDefault="00884B0E" w:rsidP="00884B0E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5043EC5C" w14:textId="77777777" w:rsidR="00884B0E" w:rsidRPr="00844912" w:rsidRDefault="00884B0E" w:rsidP="00884B0E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58CF55F8" w14:textId="77777777" w:rsidR="00884B0E" w:rsidRPr="00844912" w:rsidRDefault="00884B0E" w:rsidP="00884B0E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2521EF0D" w14:textId="77777777" w:rsidR="00884B0E" w:rsidRPr="00844912" w:rsidRDefault="00884B0E" w:rsidP="00884B0E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1DC850A" w14:textId="77777777" w:rsidR="00884B0E" w:rsidRPr="00844912" w:rsidRDefault="00884B0E" w:rsidP="00884B0E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23E896C5" w14:textId="77777777" w:rsidR="00884B0E" w:rsidRPr="00844912" w:rsidRDefault="00884B0E" w:rsidP="00884B0E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2CECB7A5" w14:textId="77777777" w:rsidR="00884B0E" w:rsidRPr="00844912" w:rsidRDefault="00884B0E" w:rsidP="00884B0E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lastRenderedPageBreak/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104DF1A3" w14:textId="77777777" w:rsidR="00884B0E" w:rsidRPr="00844912" w:rsidRDefault="00884B0E" w:rsidP="00884B0E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193BB2A3" w14:textId="77777777" w:rsidR="00884B0E" w:rsidRPr="00844912" w:rsidRDefault="00884B0E" w:rsidP="00884B0E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2240E870" w14:textId="77777777" w:rsidR="00884B0E" w:rsidRPr="00844912" w:rsidRDefault="00884B0E" w:rsidP="00884B0E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2F21E6A2" w14:textId="77777777" w:rsidR="00884B0E" w:rsidRPr="00844912" w:rsidRDefault="00884B0E" w:rsidP="00884B0E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42999571" w14:textId="77777777" w:rsidR="00884B0E" w:rsidRPr="00844912" w:rsidRDefault="00884B0E" w:rsidP="00884B0E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1906D98F" w14:textId="77777777" w:rsidR="00884B0E" w:rsidRPr="00844912" w:rsidRDefault="00884B0E" w:rsidP="00884B0E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36D4FDB2" w14:textId="77777777" w:rsidR="00884B0E" w:rsidRPr="00844912" w:rsidRDefault="00884B0E" w:rsidP="00884B0E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241558BA" w14:textId="77777777" w:rsidR="00884B0E" w:rsidRPr="00844912" w:rsidRDefault="00884B0E" w:rsidP="00884B0E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61F9A0D9" w14:textId="77777777" w:rsidR="00884B0E" w:rsidRPr="00844912" w:rsidRDefault="00884B0E" w:rsidP="00884B0E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200 metri</w:t>
            </w:r>
          </w:p>
          <w:p w14:paraId="409C9766" w14:textId="77777777" w:rsidR="00884B0E" w:rsidRPr="00844912" w:rsidRDefault="00884B0E" w:rsidP="00884B0E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5268F37A" w14:textId="77777777" w:rsidR="00884B0E" w:rsidRDefault="00884B0E" w:rsidP="00884B0E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F517DD8" w14:textId="77777777" w:rsidR="00884B0E" w:rsidRDefault="00884B0E" w:rsidP="00884B0E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145577E0" w14:textId="77777777" w:rsidR="00884B0E" w:rsidRDefault="00884B0E" w:rsidP="00884B0E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2DE48CE4" w14:textId="77777777" w:rsidR="00884B0E" w:rsidRPr="00A93DC6" w:rsidRDefault="00884B0E" w:rsidP="00884B0E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33FDC95E" w14:textId="77777777" w:rsidR="00884B0E" w:rsidRPr="005D552A" w:rsidRDefault="00884B0E" w:rsidP="00884B0E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2A22DA04" w14:textId="77777777" w:rsidR="00884B0E" w:rsidRPr="00844912" w:rsidRDefault="00884B0E" w:rsidP="00884B0E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7EE2E464" w14:textId="16128E24" w:rsidR="00884B0E" w:rsidRPr="00844912" w:rsidRDefault="00884B0E" w:rsidP="00884B0E">
            <w:pPr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1108DE">
              <w:rPr>
                <w:rFonts w:ascii="Poppins" w:hAnsi="Poppins" w:cs="Poppins"/>
                <w:b/>
                <w:sz w:val="20"/>
              </w:rPr>
              <w:t>Tubo</w:t>
            </w:r>
            <w:r w:rsidRPr="000A108B">
              <w:rPr>
                <w:rFonts w:ascii="Poppins" w:hAnsi="Poppins" w:cs="Poppins"/>
                <w:b/>
                <w:sz w:val="20"/>
              </w:rPr>
              <w:t xml:space="preserve"> EMMETI Alpert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0A108B">
              <w:rPr>
                <w:rFonts w:ascii="Poppins" w:hAnsi="Poppins" w:cs="Poppins"/>
                <w:b/>
                <w:sz w:val="20"/>
              </w:rPr>
              <w:t>16x2 L=200 m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o equivalente.</w:t>
            </w:r>
          </w:p>
        </w:tc>
      </w:tr>
      <w:tr w:rsidR="0061576F" w14:paraId="4B79EB45" w14:textId="77777777" w:rsidTr="00844912">
        <w:tc>
          <w:tcPr>
            <w:tcW w:w="1271" w:type="dxa"/>
            <w:hideMark/>
          </w:tcPr>
          <w:p w14:paraId="58A5D4BD" w14:textId="2879F9DE" w:rsidR="0061576F" w:rsidRPr="00844912" w:rsidRDefault="0061576F" w:rsidP="0061576F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28107004</w:t>
            </w:r>
          </w:p>
        </w:tc>
        <w:tc>
          <w:tcPr>
            <w:tcW w:w="2126" w:type="dxa"/>
            <w:hideMark/>
          </w:tcPr>
          <w:p w14:paraId="6981928B" w14:textId="77777777" w:rsidR="0061576F" w:rsidRPr="00844912" w:rsidRDefault="0061576F" w:rsidP="0061576F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108DE">
              <w:rPr>
                <w:rFonts w:ascii="Poppins" w:hAnsi="Poppins" w:cs="Poppins"/>
                <w:bCs/>
                <w:sz w:val="20"/>
              </w:rPr>
              <w:t>Tubo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</w:t>
            </w:r>
            <w:r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844912">
              <w:rPr>
                <w:rFonts w:ascii="Poppins" w:hAnsi="Poppins" w:cs="Poppins"/>
                <w:bCs/>
                <w:sz w:val="20"/>
              </w:rPr>
              <w:t>Alpert</w:t>
            </w:r>
          </w:p>
          <w:p w14:paraId="4DCF5C92" w14:textId="2ADFD9D4" w:rsidR="0061576F" w:rsidRPr="00844912" w:rsidRDefault="0061576F" w:rsidP="0061576F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16x2 L=500 m</w:t>
            </w:r>
          </w:p>
        </w:tc>
        <w:tc>
          <w:tcPr>
            <w:tcW w:w="6232" w:type="dxa"/>
          </w:tcPr>
          <w:p w14:paraId="6DB0AB85" w14:textId="77777777" w:rsidR="0061576F" w:rsidRPr="00844912" w:rsidRDefault="0061576F" w:rsidP="0061576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16x2 (diametro esterno 16 mm; spessore 2 mm) costituito da:</w:t>
            </w:r>
          </w:p>
          <w:p w14:paraId="2DB10FEB" w14:textId="77777777" w:rsidR="0061576F" w:rsidRPr="00844912" w:rsidRDefault="0061576F" w:rsidP="0061576F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7CBC74EC" w14:textId="77777777" w:rsidR="0061576F" w:rsidRPr="00844912" w:rsidRDefault="0061576F" w:rsidP="0061576F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64DE77AB" w14:textId="77777777" w:rsidR="0061576F" w:rsidRPr="00844912" w:rsidRDefault="0061576F" w:rsidP="0061576F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45A1D7BA" w14:textId="77777777" w:rsidR="0061576F" w:rsidRPr="00844912" w:rsidRDefault="0061576F" w:rsidP="0061576F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6CDDD708" w14:textId="77777777" w:rsidR="0061576F" w:rsidRPr="00844912" w:rsidRDefault="0061576F" w:rsidP="0061576F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158F2D4B" w14:textId="77777777" w:rsidR="0061576F" w:rsidRPr="00844912" w:rsidRDefault="0061576F" w:rsidP="0061576F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30C95291" w14:textId="77777777" w:rsidR="0061576F" w:rsidRPr="00844912" w:rsidRDefault="0061576F" w:rsidP="0061576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671409F" w14:textId="77777777" w:rsidR="0061576F" w:rsidRPr="00844912" w:rsidRDefault="0061576F" w:rsidP="0061576F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31C8D33A" w14:textId="77777777" w:rsidR="0061576F" w:rsidRPr="00844912" w:rsidRDefault="0061576F" w:rsidP="0061576F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005C2C25" w14:textId="77777777" w:rsidR="0061576F" w:rsidRPr="00844912" w:rsidRDefault="0061576F" w:rsidP="0061576F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6B163346" w14:textId="77777777" w:rsidR="0061576F" w:rsidRPr="00844912" w:rsidRDefault="0061576F" w:rsidP="0061576F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4DB9E83C" w14:textId="77777777" w:rsidR="0061576F" w:rsidRPr="00844912" w:rsidRDefault="0061576F" w:rsidP="0061576F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700F2BEC" w14:textId="77777777" w:rsidR="0061576F" w:rsidRPr="00844912" w:rsidRDefault="0061576F" w:rsidP="0061576F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1114ECAE" w14:textId="77777777" w:rsidR="0061576F" w:rsidRPr="00844912" w:rsidRDefault="0061576F" w:rsidP="0061576F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6AC89112" w14:textId="77777777" w:rsidR="0061576F" w:rsidRPr="00844912" w:rsidRDefault="0061576F" w:rsidP="0061576F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2B7252C8" w14:textId="77777777" w:rsidR="0061576F" w:rsidRPr="00844912" w:rsidRDefault="0061576F" w:rsidP="0061576F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5BDE8438" w14:textId="77777777" w:rsidR="0061576F" w:rsidRPr="00844912" w:rsidRDefault="0061576F" w:rsidP="0061576F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lastRenderedPageBreak/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02832FB7" w14:textId="77777777" w:rsidR="0061576F" w:rsidRPr="00844912" w:rsidRDefault="0061576F" w:rsidP="0061576F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7DCA2B03" w14:textId="77777777" w:rsidR="0061576F" w:rsidRPr="00844912" w:rsidRDefault="0061576F" w:rsidP="0061576F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500 metri</w:t>
            </w:r>
          </w:p>
          <w:p w14:paraId="4FE10063" w14:textId="77777777" w:rsidR="0061576F" w:rsidRPr="00844912" w:rsidRDefault="0061576F" w:rsidP="0061576F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05D8AEE9" w14:textId="77777777" w:rsidR="0061576F" w:rsidRDefault="0061576F" w:rsidP="0061576F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4BAC50F" w14:textId="77777777" w:rsidR="0061576F" w:rsidRDefault="0061576F" w:rsidP="0061576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6C26B4ED" w14:textId="77777777" w:rsidR="0061576F" w:rsidRDefault="0061576F" w:rsidP="0061576F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23F7D831" w14:textId="77777777" w:rsidR="0061576F" w:rsidRPr="00A93DC6" w:rsidRDefault="0061576F" w:rsidP="0061576F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762D9F72" w14:textId="77777777" w:rsidR="0061576F" w:rsidRPr="005D552A" w:rsidRDefault="0061576F" w:rsidP="0061576F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4F4ADBD6" w14:textId="77777777" w:rsidR="0061576F" w:rsidRPr="00844912" w:rsidRDefault="0061576F" w:rsidP="0061576F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9AAE0AC" w14:textId="05E091AA" w:rsidR="0061576F" w:rsidRPr="00844912" w:rsidRDefault="0061576F" w:rsidP="0061576F">
            <w:pPr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06702E">
              <w:rPr>
                <w:rFonts w:ascii="Poppins" w:hAnsi="Poppins" w:cs="Poppins"/>
                <w:b/>
                <w:sz w:val="20"/>
              </w:rPr>
              <w:t>Tubo EMMETI Alpert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06702E">
              <w:rPr>
                <w:rFonts w:ascii="Poppins" w:hAnsi="Poppins" w:cs="Poppins"/>
                <w:b/>
                <w:sz w:val="20"/>
              </w:rPr>
              <w:t>16x2 L=500 m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o equivalente.</w:t>
            </w:r>
          </w:p>
        </w:tc>
      </w:tr>
      <w:tr w:rsidR="007C7F31" w14:paraId="766CE1E9" w14:textId="77777777" w:rsidTr="00844912">
        <w:tc>
          <w:tcPr>
            <w:tcW w:w="1271" w:type="dxa"/>
            <w:hideMark/>
          </w:tcPr>
          <w:p w14:paraId="1F43862B" w14:textId="60C00349" w:rsidR="007C7F31" w:rsidRPr="00844912" w:rsidRDefault="007C7F31" w:rsidP="007C7F3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28107016</w:t>
            </w:r>
          </w:p>
        </w:tc>
        <w:tc>
          <w:tcPr>
            <w:tcW w:w="2126" w:type="dxa"/>
            <w:hideMark/>
          </w:tcPr>
          <w:p w14:paraId="754EE311" w14:textId="77777777" w:rsidR="007C7F31" w:rsidRPr="00844912" w:rsidRDefault="007C7F31" w:rsidP="007C7F3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</w:t>
            </w:r>
            <w:r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844912">
              <w:rPr>
                <w:rFonts w:ascii="Poppins" w:hAnsi="Poppins" w:cs="Poppins"/>
                <w:bCs/>
                <w:sz w:val="20"/>
              </w:rPr>
              <w:t>Alpert</w:t>
            </w:r>
          </w:p>
          <w:p w14:paraId="29750C3F" w14:textId="6E6A0147" w:rsidR="007C7F31" w:rsidRPr="00844912" w:rsidRDefault="007C7F31" w:rsidP="007C7F3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20x2 L=100 m</w:t>
            </w:r>
          </w:p>
        </w:tc>
        <w:tc>
          <w:tcPr>
            <w:tcW w:w="6232" w:type="dxa"/>
          </w:tcPr>
          <w:p w14:paraId="263E1C0B" w14:textId="77777777" w:rsidR="007C7F31" w:rsidRPr="00844912" w:rsidRDefault="007C7F31" w:rsidP="007C7F31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20x2 (diametro esterno 20 mm; spessore 2 mm) costituito da:</w:t>
            </w:r>
          </w:p>
          <w:p w14:paraId="37C698A8" w14:textId="77777777" w:rsidR="007C7F31" w:rsidRPr="00844912" w:rsidRDefault="007C7F31" w:rsidP="007C7F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58DB2385" w14:textId="77777777" w:rsidR="007C7F31" w:rsidRPr="00844912" w:rsidRDefault="007C7F31" w:rsidP="007C7F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69EE91E3" w14:textId="77777777" w:rsidR="007C7F31" w:rsidRPr="00844912" w:rsidRDefault="007C7F31" w:rsidP="007C7F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005F92E0" w14:textId="77777777" w:rsidR="007C7F31" w:rsidRPr="00844912" w:rsidRDefault="007C7F31" w:rsidP="007C7F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6D9253F2" w14:textId="77777777" w:rsidR="007C7F31" w:rsidRPr="00844912" w:rsidRDefault="007C7F31" w:rsidP="007C7F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21AB4A14" w14:textId="77777777" w:rsidR="007C7F31" w:rsidRPr="00844912" w:rsidRDefault="007C7F31" w:rsidP="007C7F31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434596FD" w14:textId="77777777" w:rsidR="007C7F31" w:rsidRPr="00844912" w:rsidRDefault="007C7F31" w:rsidP="007C7F31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FBE4AD0" w14:textId="77777777" w:rsidR="007C7F31" w:rsidRPr="00844912" w:rsidRDefault="007C7F31" w:rsidP="007C7F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224904C7" w14:textId="77777777" w:rsidR="007C7F31" w:rsidRPr="00844912" w:rsidRDefault="007C7F31" w:rsidP="007C7F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6648F964" w14:textId="77777777" w:rsidR="007C7F31" w:rsidRPr="00844912" w:rsidRDefault="007C7F31" w:rsidP="007C7F31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18946CE3" w14:textId="77777777" w:rsidR="007C7F31" w:rsidRPr="00844912" w:rsidRDefault="007C7F31" w:rsidP="007C7F31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11220819" w14:textId="77777777" w:rsidR="007C7F31" w:rsidRPr="00844912" w:rsidRDefault="007C7F31" w:rsidP="007C7F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619D736F" w14:textId="77777777" w:rsidR="007C7F31" w:rsidRPr="00844912" w:rsidRDefault="007C7F31" w:rsidP="007C7F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706246AF" w14:textId="77777777" w:rsidR="007C7F31" w:rsidRPr="00844912" w:rsidRDefault="007C7F31" w:rsidP="007C7F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053E8DDB" w14:textId="77777777" w:rsidR="007C7F31" w:rsidRPr="00844912" w:rsidRDefault="007C7F31" w:rsidP="007C7F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4BD4BBC9" w14:textId="77777777" w:rsidR="007C7F31" w:rsidRPr="00844912" w:rsidRDefault="007C7F31" w:rsidP="007C7F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3B34F4D2" w14:textId="77777777" w:rsidR="007C7F31" w:rsidRPr="00844912" w:rsidRDefault="007C7F31" w:rsidP="007C7F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79A0FE38" w14:textId="77777777" w:rsidR="007C7F31" w:rsidRPr="00844912" w:rsidRDefault="007C7F31" w:rsidP="007C7F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304593B2" w14:textId="77777777" w:rsidR="007C7F31" w:rsidRPr="00844912" w:rsidRDefault="007C7F31" w:rsidP="007C7F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100 metri</w:t>
            </w:r>
          </w:p>
          <w:p w14:paraId="783FD61F" w14:textId="77777777" w:rsidR="007C7F31" w:rsidRPr="00844912" w:rsidRDefault="007C7F31" w:rsidP="007C7F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440667E3" w14:textId="77777777" w:rsidR="007C7F31" w:rsidRDefault="007C7F31" w:rsidP="007C7F31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4CC366C" w14:textId="77777777" w:rsidR="007C7F31" w:rsidRDefault="007C7F31" w:rsidP="007C7F31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6950A798" w14:textId="77777777" w:rsidR="007C7F31" w:rsidRDefault="007C7F31" w:rsidP="007C7F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Certificazione di sistema KIWA UNI (secondo norma UNI EN ISO 21003)</w:t>
            </w:r>
          </w:p>
          <w:p w14:paraId="563A74AB" w14:textId="77777777" w:rsidR="007C7F31" w:rsidRPr="00A93DC6" w:rsidRDefault="007C7F31" w:rsidP="007C7F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1B9AA707" w14:textId="77777777" w:rsidR="007C7F31" w:rsidRPr="005D552A" w:rsidRDefault="007C7F31" w:rsidP="007C7F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17068865" w14:textId="77777777" w:rsidR="007C7F31" w:rsidRPr="00844912" w:rsidRDefault="007C7F31" w:rsidP="007C7F31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1D012C6" w14:textId="70AB3DCA" w:rsidR="007C7F31" w:rsidRPr="00844912" w:rsidRDefault="007C7F31" w:rsidP="007C7F31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693B32">
              <w:rPr>
                <w:rFonts w:ascii="Poppins" w:hAnsi="Poppins" w:cs="Poppins"/>
                <w:b/>
                <w:sz w:val="20"/>
              </w:rPr>
              <w:t>Tubo EMMETI Alpert 20x2 L=100 m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o equivalente.</w:t>
            </w:r>
          </w:p>
        </w:tc>
      </w:tr>
      <w:tr w:rsidR="00D765D3" w14:paraId="41FFDB9E" w14:textId="77777777" w:rsidTr="00844912">
        <w:tc>
          <w:tcPr>
            <w:tcW w:w="1271" w:type="dxa"/>
            <w:hideMark/>
          </w:tcPr>
          <w:p w14:paraId="4A239963" w14:textId="7529F1FA" w:rsidR="00D765D3" w:rsidRPr="00844912" w:rsidRDefault="00D765D3" w:rsidP="00D765D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28107018</w:t>
            </w:r>
          </w:p>
        </w:tc>
        <w:tc>
          <w:tcPr>
            <w:tcW w:w="2126" w:type="dxa"/>
            <w:hideMark/>
          </w:tcPr>
          <w:p w14:paraId="3BF9C22C" w14:textId="77777777" w:rsidR="00D765D3" w:rsidRPr="00844912" w:rsidRDefault="00D765D3" w:rsidP="00D765D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</w:t>
            </w:r>
            <w:r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844912">
              <w:rPr>
                <w:rFonts w:ascii="Poppins" w:hAnsi="Poppins" w:cs="Poppins"/>
                <w:bCs/>
                <w:sz w:val="20"/>
              </w:rPr>
              <w:t>Alpert</w:t>
            </w:r>
          </w:p>
          <w:p w14:paraId="33957619" w14:textId="779ADE42" w:rsidR="00D765D3" w:rsidRPr="00844912" w:rsidRDefault="00D765D3" w:rsidP="00D765D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20x2 L=240 m</w:t>
            </w:r>
          </w:p>
        </w:tc>
        <w:tc>
          <w:tcPr>
            <w:tcW w:w="6232" w:type="dxa"/>
          </w:tcPr>
          <w:p w14:paraId="38369E68" w14:textId="77777777" w:rsidR="00D765D3" w:rsidRPr="00844912" w:rsidRDefault="00D765D3" w:rsidP="00D765D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2</w:t>
            </w:r>
            <w:r>
              <w:rPr>
                <w:rFonts w:ascii="Poppins" w:hAnsi="Poppins" w:cs="Poppins"/>
                <w:bCs/>
                <w:sz w:val="20"/>
              </w:rPr>
              <w:t>0</w:t>
            </w:r>
            <w:r w:rsidRPr="00844912">
              <w:rPr>
                <w:rFonts w:ascii="Poppins" w:hAnsi="Poppins" w:cs="Poppins"/>
                <w:bCs/>
                <w:sz w:val="20"/>
              </w:rPr>
              <w:t>x</w:t>
            </w:r>
            <w:r>
              <w:rPr>
                <w:rFonts w:ascii="Poppins" w:hAnsi="Poppins" w:cs="Poppins"/>
                <w:bCs/>
                <w:sz w:val="20"/>
              </w:rPr>
              <w:t>2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(diametro esterno 2</w:t>
            </w:r>
            <w:r>
              <w:rPr>
                <w:rFonts w:ascii="Poppins" w:hAnsi="Poppins" w:cs="Poppins"/>
                <w:bCs/>
                <w:sz w:val="20"/>
              </w:rPr>
              <w:t>0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mm; spessore </w:t>
            </w:r>
            <w:r>
              <w:rPr>
                <w:rFonts w:ascii="Poppins" w:hAnsi="Poppins" w:cs="Poppins"/>
                <w:bCs/>
                <w:sz w:val="20"/>
              </w:rPr>
              <w:t>2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mm) costituito da:</w:t>
            </w:r>
          </w:p>
          <w:p w14:paraId="2267D9E5" w14:textId="77777777" w:rsidR="00D765D3" w:rsidRPr="00844912" w:rsidRDefault="00D765D3" w:rsidP="00D765D3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051EDF11" w14:textId="77777777" w:rsidR="00D765D3" w:rsidRPr="00844912" w:rsidRDefault="00D765D3" w:rsidP="00D765D3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0C603D7C" w14:textId="77777777" w:rsidR="00D765D3" w:rsidRPr="00844912" w:rsidRDefault="00D765D3" w:rsidP="00D765D3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63237B43" w14:textId="77777777" w:rsidR="00D765D3" w:rsidRPr="00844912" w:rsidRDefault="00D765D3" w:rsidP="00D765D3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633CA28A" w14:textId="77777777" w:rsidR="00D765D3" w:rsidRPr="00844912" w:rsidRDefault="00D765D3" w:rsidP="00D765D3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283462DF" w14:textId="77777777" w:rsidR="00D765D3" w:rsidRPr="00844912" w:rsidRDefault="00D765D3" w:rsidP="00D765D3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7CC1DD93" w14:textId="77777777" w:rsidR="00D765D3" w:rsidRPr="00844912" w:rsidRDefault="00D765D3" w:rsidP="00D765D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45E4511" w14:textId="77777777" w:rsidR="00D765D3" w:rsidRPr="00844912" w:rsidRDefault="00D765D3" w:rsidP="00D765D3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1F8C6FF9" w14:textId="77777777" w:rsidR="00D765D3" w:rsidRPr="00844912" w:rsidRDefault="00D765D3" w:rsidP="00D765D3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69B07248" w14:textId="77777777" w:rsidR="00D765D3" w:rsidRPr="00844912" w:rsidRDefault="00D765D3" w:rsidP="00D765D3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311D114B" w14:textId="77777777" w:rsidR="00D765D3" w:rsidRPr="00844912" w:rsidRDefault="00D765D3" w:rsidP="00D765D3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432D3B9E" w14:textId="77777777" w:rsidR="00D765D3" w:rsidRPr="00844912" w:rsidRDefault="00D765D3" w:rsidP="00D765D3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39550047" w14:textId="77777777" w:rsidR="00D765D3" w:rsidRPr="00844912" w:rsidRDefault="00D765D3" w:rsidP="00D765D3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0CF88281" w14:textId="77777777" w:rsidR="00D765D3" w:rsidRPr="00844912" w:rsidRDefault="00D765D3" w:rsidP="00D765D3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34B3591E" w14:textId="77777777" w:rsidR="00D765D3" w:rsidRPr="00844912" w:rsidRDefault="00D765D3" w:rsidP="00D765D3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5F6EADF6" w14:textId="77777777" w:rsidR="00D765D3" w:rsidRPr="00844912" w:rsidRDefault="00D765D3" w:rsidP="00D765D3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34149CF2" w14:textId="77777777" w:rsidR="00D765D3" w:rsidRPr="00844912" w:rsidRDefault="00D765D3" w:rsidP="00D765D3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15D5BCF1" w14:textId="77777777" w:rsidR="00D765D3" w:rsidRPr="00844912" w:rsidRDefault="00D765D3" w:rsidP="00D765D3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43BE38E6" w14:textId="77777777" w:rsidR="00D765D3" w:rsidRPr="00844912" w:rsidRDefault="00D765D3" w:rsidP="00D765D3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Lunghezza rotolo: </w:t>
            </w:r>
            <w:r>
              <w:rPr>
                <w:rFonts w:ascii="Poppins" w:hAnsi="Poppins" w:cs="Poppins"/>
                <w:sz w:val="20"/>
              </w:rPr>
              <w:t>240</w:t>
            </w:r>
            <w:r w:rsidRPr="00844912">
              <w:rPr>
                <w:rFonts w:ascii="Poppins" w:hAnsi="Poppins" w:cs="Poppins"/>
                <w:sz w:val="20"/>
              </w:rPr>
              <w:t xml:space="preserve"> metri</w:t>
            </w:r>
          </w:p>
          <w:p w14:paraId="7399B71A" w14:textId="77777777" w:rsidR="00D765D3" w:rsidRPr="00844912" w:rsidRDefault="00D765D3" w:rsidP="00D765D3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6B1261B2" w14:textId="77777777" w:rsidR="00D765D3" w:rsidRDefault="00D765D3" w:rsidP="00D765D3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B3AD03E" w14:textId="77777777" w:rsidR="00D765D3" w:rsidRDefault="00D765D3" w:rsidP="00D765D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5A53A7A0" w14:textId="77777777" w:rsidR="00D765D3" w:rsidRDefault="00D765D3" w:rsidP="00D765D3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56527B71" w14:textId="77777777" w:rsidR="00D765D3" w:rsidRPr="00A93DC6" w:rsidRDefault="00D765D3" w:rsidP="00D765D3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3556817B" w14:textId="77777777" w:rsidR="00D765D3" w:rsidRPr="005D552A" w:rsidRDefault="00D765D3" w:rsidP="00D765D3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52B226F2" w14:textId="77777777" w:rsidR="00D765D3" w:rsidRPr="00844912" w:rsidRDefault="00D765D3" w:rsidP="00D765D3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71616F83" w14:textId="178CF4E6" w:rsidR="00D765D3" w:rsidRPr="00844912" w:rsidRDefault="00D765D3" w:rsidP="00D765D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lastRenderedPageBreak/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6B6408">
              <w:rPr>
                <w:rFonts w:ascii="Poppins" w:hAnsi="Poppins" w:cs="Poppins"/>
                <w:b/>
                <w:sz w:val="20"/>
              </w:rPr>
              <w:t>Tubo EMMETI Alpert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6B6408">
              <w:rPr>
                <w:rFonts w:ascii="Poppins" w:hAnsi="Poppins" w:cs="Poppins"/>
                <w:b/>
                <w:sz w:val="20"/>
              </w:rPr>
              <w:t>20x2 L=240 m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o equivalente.</w:t>
            </w:r>
          </w:p>
        </w:tc>
      </w:tr>
      <w:tr w:rsidR="008D3479" w14:paraId="206C3DBB" w14:textId="77777777" w:rsidTr="00844912">
        <w:tc>
          <w:tcPr>
            <w:tcW w:w="1271" w:type="dxa"/>
          </w:tcPr>
          <w:p w14:paraId="00D3AE89" w14:textId="4400B252" w:rsidR="008D3479" w:rsidRPr="00844912" w:rsidRDefault="008D3479" w:rsidP="008D347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28107006</w:t>
            </w:r>
          </w:p>
        </w:tc>
        <w:tc>
          <w:tcPr>
            <w:tcW w:w="2126" w:type="dxa"/>
          </w:tcPr>
          <w:p w14:paraId="64D306A2" w14:textId="77777777" w:rsidR="008D3479" w:rsidRPr="00CF1135" w:rsidRDefault="008D3479" w:rsidP="008D347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CF1135">
              <w:rPr>
                <w:rFonts w:ascii="Poppins" w:hAnsi="Poppins" w:cs="Poppins"/>
                <w:bCs/>
                <w:sz w:val="20"/>
              </w:rPr>
              <w:t xml:space="preserve">Tubo </w:t>
            </w:r>
            <w:r>
              <w:rPr>
                <w:rFonts w:ascii="Poppins" w:hAnsi="Poppins" w:cs="Poppins"/>
                <w:bCs/>
                <w:sz w:val="20"/>
              </w:rPr>
              <w:t>EMMETI</w:t>
            </w:r>
            <w:r w:rsidRPr="00CF1135">
              <w:rPr>
                <w:rFonts w:ascii="Poppins" w:hAnsi="Poppins" w:cs="Poppins"/>
                <w:bCs/>
                <w:sz w:val="20"/>
              </w:rPr>
              <w:t xml:space="preserve"> Alpert</w:t>
            </w:r>
          </w:p>
          <w:p w14:paraId="53DB5B5E" w14:textId="0EB25776" w:rsidR="008D3479" w:rsidRPr="00CF1135" w:rsidRDefault="008D3479" w:rsidP="008D347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CF1135">
              <w:rPr>
                <w:rFonts w:ascii="Poppins" w:hAnsi="Poppins" w:cs="Poppins"/>
                <w:bCs/>
                <w:sz w:val="20"/>
              </w:rPr>
              <w:t>26x3 L=50 m</w:t>
            </w:r>
          </w:p>
        </w:tc>
        <w:tc>
          <w:tcPr>
            <w:tcW w:w="6232" w:type="dxa"/>
          </w:tcPr>
          <w:p w14:paraId="152A680F" w14:textId="77777777" w:rsidR="008D3479" w:rsidRPr="00844912" w:rsidRDefault="008D3479" w:rsidP="008D3479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multistrato </w:t>
            </w:r>
            <w:r>
              <w:rPr>
                <w:rFonts w:ascii="Poppins" w:hAnsi="Poppins" w:cs="Poppins"/>
                <w:bCs/>
                <w:sz w:val="20"/>
              </w:rPr>
              <w:t>26</w:t>
            </w:r>
            <w:r w:rsidRPr="00844912">
              <w:rPr>
                <w:rFonts w:ascii="Poppins" w:hAnsi="Poppins" w:cs="Poppins"/>
                <w:bCs/>
                <w:sz w:val="20"/>
              </w:rPr>
              <w:t>x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(diametro esterno </w:t>
            </w:r>
            <w:r>
              <w:rPr>
                <w:rFonts w:ascii="Poppins" w:hAnsi="Poppins" w:cs="Poppins"/>
                <w:bCs/>
                <w:sz w:val="20"/>
              </w:rPr>
              <w:t>26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mm; spessore 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mm) costituito da:</w:t>
            </w:r>
          </w:p>
          <w:p w14:paraId="16E6B4EF" w14:textId="77777777" w:rsidR="008D3479" w:rsidRPr="00844912" w:rsidRDefault="008D3479" w:rsidP="008D3479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2BB7F21E" w14:textId="77777777" w:rsidR="008D3479" w:rsidRPr="00844912" w:rsidRDefault="008D3479" w:rsidP="008D3479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4AD032B4" w14:textId="77777777" w:rsidR="008D3479" w:rsidRPr="00844912" w:rsidRDefault="008D3479" w:rsidP="008D3479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3035FA02" w14:textId="77777777" w:rsidR="008D3479" w:rsidRPr="00844912" w:rsidRDefault="008D3479" w:rsidP="008D3479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21C4F7AB" w14:textId="77777777" w:rsidR="008D3479" w:rsidRPr="00844912" w:rsidRDefault="008D3479" w:rsidP="008D3479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1C5E25E7" w14:textId="77777777" w:rsidR="008D3479" w:rsidRPr="00844912" w:rsidRDefault="008D3479" w:rsidP="008D3479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62E0CD08" w14:textId="77777777" w:rsidR="008D3479" w:rsidRPr="00844912" w:rsidRDefault="008D3479" w:rsidP="008D3479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5269BFF" w14:textId="77777777" w:rsidR="008D3479" w:rsidRPr="00844912" w:rsidRDefault="008D3479" w:rsidP="008D3479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153B7BA7" w14:textId="77777777" w:rsidR="008D3479" w:rsidRPr="00844912" w:rsidRDefault="008D3479" w:rsidP="008D3479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26036C5E" w14:textId="77777777" w:rsidR="008D3479" w:rsidRPr="00844912" w:rsidRDefault="008D3479" w:rsidP="008D3479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6C611C8D" w14:textId="77777777" w:rsidR="008D3479" w:rsidRPr="00844912" w:rsidRDefault="008D3479" w:rsidP="008D3479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64913539" w14:textId="77777777" w:rsidR="008D3479" w:rsidRPr="00844912" w:rsidRDefault="008D3479" w:rsidP="008D3479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31B3AA0B" w14:textId="77777777" w:rsidR="008D3479" w:rsidRPr="00844912" w:rsidRDefault="008D3479" w:rsidP="008D3479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548F35C5" w14:textId="77777777" w:rsidR="008D3479" w:rsidRPr="00844912" w:rsidRDefault="008D3479" w:rsidP="008D3479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150EB53D" w14:textId="77777777" w:rsidR="008D3479" w:rsidRPr="00844912" w:rsidRDefault="008D3479" w:rsidP="008D3479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704BA37F" w14:textId="77777777" w:rsidR="008D3479" w:rsidRPr="00844912" w:rsidRDefault="008D3479" w:rsidP="008D3479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20CC4423" w14:textId="77777777" w:rsidR="008D3479" w:rsidRPr="00844912" w:rsidRDefault="008D3479" w:rsidP="008D3479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575EB613" w14:textId="77777777" w:rsidR="008D3479" w:rsidRPr="00844912" w:rsidRDefault="008D3479" w:rsidP="008D3479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677BDC0E" w14:textId="77777777" w:rsidR="008D3479" w:rsidRPr="00844912" w:rsidRDefault="008D3479" w:rsidP="008D3479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Lunghezza rotolo: </w:t>
            </w:r>
            <w:r>
              <w:rPr>
                <w:rFonts w:ascii="Poppins" w:hAnsi="Poppins" w:cs="Poppins"/>
                <w:sz w:val="20"/>
              </w:rPr>
              <w:t>5</w:t>
            </w:r>
            <w:r w:rsidRPr="00844912">
              <w:rPr>
                <w:rFonts w:ascii="Poppins" w:hAnsi="Poppins" w:cs="Poppins"/>
                <w:sz w:val="20"/>
              </w:rPr>
              <w:t>0 metri</w:t>
            </w:r>
          </w:p>
          <w:p w14:paraId="15B5E72C" w14:textId="77777777" w:rsidR="008D3479" w:rsidRPr="00844912" w:rsidRDefault="008D3479" w:rsidP="008D3479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7E722D8A" w14:textId="77777777" w:rsidR="008D3479" w:rsidRDefault="008D3479" w:rsidP="008D3479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7D4A0DED" w14:textId="77777777" w:rsidR="008D3479" w:rsidRDefault="008D3479" w:rsidP="008D3479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1D05349C" w14:textId="77777777" w:rsidR="008D3479" w:rsidRDefault="008D3479" w:rsidP="008D3479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6BC013B8" w14:textId="77777777" w:rsidR="008D3479" w:rsidRPr="00A93DC6" w:rsidRDefault="008D3479" w:rsidP="008D3479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42C16BE3" w14:textId="77777777" w:rsidR="008D3479" w:rsidRPr="005D552A" w:rsidRDefault="008D3479" w:rsidP="008D3479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1154A8A0" w14:textId="77777777" w:rsidR="008D3479" w:rsidRPr="00844912" w:rsidRDefault="008D3479" w:rsidP="008D3479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14CF553" w14:textId="77D5CEB3" w:rsidR="008D3479" w:rsidRPr="00844912" w:rsidRDefault="008D3479" w:rsidP="008D3479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C80CDC">
              <w:rPr>
                <w:rFonts w:ascii="Poppins" w:hAnsi="Poppins" w:cs="Poppins"/>
                <w:b/>
                <w:sz w:val="20"/>
              </w:rPr>
              <w:t>Tubo EMMETI Alpert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C80CDC">
              <w:rPr>
                <w:rFonts w:ascii="Poppins" w:hAnsi="Poppins" w:cs="Poppins"/>
                <w:b/>
                <w:sz w:val="20"/>
              </w:rPr>
              <w:t>26x3 L=50 m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o equivalente.</w:t>
            </w:r>
          </w:p>
        </w:tc>
      </w:tr>
      <w:tr w:rsidR="00057381" w14:paraId="6F080B08" w14:textId="77777777" w:rsidTr="00844912">
        <w:tc>
          <w:tcPr>
            <w:tcW w:w="1271" w:type="dxa"/>
          </w:tcPr>
          <w:p w14:paraId="102CF919" w14:textId="075DDE7C" w:rsidR="00057381" w:rsidRPr="00844912" w:rsidRDefault="00057381" w:rsidP="0005738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28107008</w:t>
            </w:r>
          </w:p>
        </w:tc>
        <w:tc>
          <w:tcPr>
            <w:tcW w:w="2126" w:type="dxa"/>
          </w:tcPr>
          <w:p w14:paraId="50127002" w14:textId="77777777" w:rsidR="00057381" w:rsidRPr="00CF1135" w:rsidRDefault="00057381" w:rsidP="0005738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CF1135">
              <w:rPr>
                <w:rFonts w:ascii="Poppins" w:hAnsi="Poppins" w:cs="Poppins"/>
                <w:bCs/>
                <w:sz w:val="20"/>
              </w:rPr>
              <w:t xml:space="preserve">Tubo </w:t>
            </w:r>
            <w:r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CF1135">
              <w:rPr>
                <w:rFonts w:ascii="Poppins" w:hAnsi="Poppins" w:cs="Poppins"/>
                <w:bCs/>
                <w:sz w:val="20"/>
              </w:rPr>
              <w:t>Alpert</w:t>
            </w:r>
          </w:p>
          <w:p w14:paraId="285CF559" w14:textId="6E5FE2B4" w:rsidR="00057381" w:rsidRPr="00CF1135" w:rsidRDefault="00057381" w:rsidP="0005738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CF1135">
              <w:rPr>
                <w:rFonts w:ascii="Poppins" w:hAnsi="Poppins" w:cs="Poppins"/>
                <w:bCs/>
                <w:sz w:val="20"/>
              </w:rPr>
              <w:t>32x3 L=50 m</w:t>
            </w:r>
          </w:p>
        </w:tc>
        <w:tc>
          <w:tcPr>
            <w:tcW w:w="6232" w:type="dxa"/>
          </w:tcPr>
          <w:p w14:paraId="743B1402" w14:textId="77777777" w:rsidR="00057381" w:rsidRPr="00844912" w:rsidRDefault="00057381" w:rsidP="00057381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multistrato </w:t>
            </w:r>
            <w:r>
              <w:rPr>
                <w:rFonts w:ascii="Poppins" w:hAnsi="Poppins" w:cs="Poppins"/>
                <w:bCs/>
                <w:sz w:val="20"/>
              </w:rPr>
              <w:t>32</w:t>
            </w:r>
            <w:r w:rsidRPr="00844912">
              <w:rPr>
                <w:rFonts w:ascii="Poppins" w:hAnsi="Poppins" w:cs="Poppins"/>
                <w:bCs/>
                <w:sz w:val="20"/>
              </w:rPr>
              <w:t>x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(diametro esterno </w:t>
            </w:r>
            <w:r>
              <w:rPr>
                <w:rFonts w:ascii="Poppins" w:hAnsi="Poppins" w:cs="Poppins"/>
                <w:bCs/>
                <w:sz w:val="20"/>
              </w:rPr>
              <w:t>32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mm; spessore 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mm) costituito da:</w:t>
            </w:r>
          </w:p>
          <w:p w14:paraId="197B755C" w14:textId="77777777" w:rsidR="00057381" w:rsidRPr="00844912" w:rsidRDefault="00057381" w:rsidP="0005738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3051FBCD" w14:textId="77777777" w:rsidR="00057381" w:rsidRPr="00844912" w:rsidRDefault="00057381" w:rsidP="0005738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5435B5D9" w14:textId="77777777" w:rsidR="00057381" w:rsidRPr="00844912" w:rsidRDefault="00057381" w:rsidP="0005738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lastRenderedPageBreak/>
              <w:t>Tubo di alluminio saldato in continuo di testa</w:t>
            </w:r>
          </w:p>
          <w:p w14:paraId="2B8E1F86" w14:textId="77777777" w:rsidR="00057381" w:rsidRPr="00844912" w:rsidRDefault="00057381" w:rsidP="0005738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065C1B6B" w14:textId="77777777" w:rsidR="00057381" w:rsidRPr="00844912" w:rsidRDefault="00057381" w:rsidP="0005738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16949324" w14:textId="77777777" w:rsidR="00057381" w:rsidRPr="00844912" w:rsidRDefault="00057381" w:rsidP="00057381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5CDD998D" w14:textId="77777777" w:rsidR="00057381" w:rsidRPr="00844912" w:rsidRDefault="00057381" w:rsidP="00057381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C58AF62" w14:textId="77777777" w:rsidR="00057381" w:rsidRPr="00844912" w:rsidRDefault="00057381" w:rsidP="0005738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314D116D" w14:textId="77777777" w:rsidR="00057381" w:rsidRPr="00844912" w:rsidRDefault="00057381" w:rsidP="0005738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74A25FBB" w14:textId="77777777" w:rsidR="00057381" w:rsidRPr="00844912" w:rsidRDefault="00057381" w:rsidP="00057381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143F80AC" w14:textId="77777777" w:rsidR="00057381" w:rsidRPr="00844912" w:rsidRDefault="00057381" w:rsidP="00057381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63380426" w14:textId="77777777" w:rsidR="00057381" w:rsidRPr="00844912" w:rsidRDefault="00057381" w:rsidP="0005738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77041273" w14:textId="77777777" w:rsidR="00057381" w:rsidRPr="00844912" w:rsidRDefault="00057381" w:rsidP="0005738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7244AE26" w14:textId="77777777" w:rsidR="00057381" w:rsidRPr="00844912" w:rsidRDefault="00057381" w:rsidP="0005738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4FD9E90E" w14:textId="77777777" w:rsidR="00057381" w:rsidRPr="00844912" w:rsidRDefault="00057381" w:rsidP="0005738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75CEA4A9" w14:textId="77777777" w:rsidR="00057381" w:rsidRPr="00844912" w:rsidRDefault="00057381" w:rsidP="0005738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138FDACA" w14:textId="77777777" w:rsidR="00057381" w:rsidRPr="00844912" w:rsidRDefault="00057381" w:rsidP="0005738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10C9205F" w14:textId="77777777" w:rsidR="00057381" w:rsidRPr="00844912" w:rsidRDefault="00057381" w:rsidP="0005738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0EEB9DB4" w14:textId="77777777" w:rsidR="00057381" w:rsidRPr="00844912" w:rsidRDefault="00057381" w:rsidP="0005738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Lunghezza rotolo: </w:t>
            </w:r>
            <w:r>
              <w:rPr>
                <w:rFonts w:ascii="Poppins" w:hAnsi="Poppins" w:cs="Poppins"/>
                <w:sz w:val="20"/>
              </w:rPr>
              <w:t>5</w:t>
            </w:r>
            <w:r w:rsidRPr="00844912">
              <w:rPr>
                <w:rFonts w:ascii="Poppins" w:hAnsi="Poppins" w:cs="Poppins"/>
                <w:sz w:val="20"/>
              </w:rPr>
              <w:t>0 metri</w:t>
            </w:r>
          </w:p>
          <w:p w14:paraId="000DB6EB" w14:textId="77777777" w:rsidR="00057381" w:rsidRPr="00844912" w:rsidRDefault="00057381" w:rsidP="0005738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292F1583" w14:textId="77777777" w:rsidR="00057381" w:rsidRDefault="00057381" w:rsidP="00057381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E5908A7" w14:textId="77777777" w:rsidR="00057381" w:rsidRDefault="00057381" w:rsidP="00057381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08ADA96A" w14:textId="77777777" w:rsidR="00057381" w:rsidRDefault="00057381" w:rsidP="0005738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09490A93" w14:textId="77777777" w:rsidR="00057381" w:rsidRPr="00A93DC6" w:rsidRDefault="00057381" w:rsidP="0005738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52274C51" w14:textId="77777777" w:rsidR="00057381" w:rsidRPr="005D552A" w:rsidRDefault="00057381" w:rsidP="0005738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48A7B1FE" w14:textId="77777777" w:rsidR="00057381" w:rsidRPr="00844912" w:rsidRDefault="00057381" w:rsidP="00057381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13D12D4" w14:textId="64642CB2" w:rsidR="00057381" w:rsidRPr="00844912" w:rsidRDefault="00057381" w:rsidP="00057381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B651D5">
              <w:rPr>
                <w:rFonts w:ascii="Poppins" w:hAnsi="Poppins" w:cs="Poppins"/>
                <w:b/>
                <w:sz w:val="20"/>
              </w:rPr>
              <w:t>Tubo EMMETI Alpert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B651D5">
              <w:rPr>
                <w:rFonts w:ascii="Poppins" w:hAnsi="Poppins" w:cs="Poppins"/>
                <w:b/>
                <w:sz w:val="20"/>
              </w:rPr>
              <w:t>32x3 L=50 m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o equivalente.</w:t>
            </w:r>
          </w:p>
        </w:tc>
      </w:tr>
      <w:tr w:rsidR="000B0428" w14:paraId="25920BAB" w14:textId="77777777" w:rsidTr="00844912">
        <w:tc>
          <w:tcPr>
            <w:tcW w:w="1271" w:type="dxa"/>
            <w:hideMark/>
          </w:tcPr>
          <w:p w14:paraId="0F990CF3" w14:textId="692F63D1" w:rsidR="000B0428" w:rsidRPr="00844912" w:rsidRDefault="000B0428" w:rsidP="000B0428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28107102</w:t>
            </w:r>
          </w:p>
        </w:tc>
        <w:tc>
          <w:tcPr>
            <w:tcW w:w="2126" w:type="dxa"/>
            <w:hideMark/>
          </w:tcPr>
          <w:p w14:paraId="784B0637" w14:textId="77777777" w:rsidR="000B0428" w:rsidRPr="00844912" w:rsidRDefault="000B0428" w:rsidP="000B0428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</w:t>
            </w:r>
            <w:r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844912">
              <w:rPr>
                <w:rFonts w:ascii="Poppins" w:hAnsi="Poppins" w:cs="Poppins"/>
                <w:bCs/>
                <w:sz w:val="20"/>
              </w:rPr>
              <w:t>Alpert rivestito</w:t>
            </w:r>
          </w:p>
          <w:p w14:paraId="78D9C153" w14:textId="713A70D3" w:rsidR="000B0428" w:rsidRPr="00844912" w:rsidRDefault="000B0428" w:rsidP="000B0428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16x2 L=50 m</w:t>
            </w:r>
          </w:p>
        </w:tc>
        <w:tc>
          <w:tcPr>
            <w:tcW w:w="6232" w:type="dxa"/>
          </w:tcPr>
          <w:p w14:paraId="35B3B5F2" w14:textId="77777777" w:rsidR="000B0428" w:rsidRPr="00844912" w:rsidRDefault="000B0428" w:rsidP="000B0428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16x2 (diametro esterno 16 mm; spessore 2 mm) costituito da:</w:t>
            </w:r>
          </w:p>
          <w:p w14:paraId="4A57C6DA" w14:textId="77777777" w:rsidR="000B0428" w:rsidRPr="00844912" w:rsidRDefault="000B0428" w:rsidP="000B042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24746D0B" w14:textId="77777777" w:rsidR="000B0428" w:rsidRPr="00844912" w:rsidRDefault="000B0428" w:rsidP="000B042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2187FC4A" w14:textId="77777777" w:rsidR="000B0428" w:rsidRPr="00844912" w:rsidRDefault="000B0428" w:rsidP="000B042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78E66CAF" w14:textId="77777777" w:rsidR="000B0428" w:rsidRPr="00844912" w:rsidRDefault="000B0428" w:rsidP="000B042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3AE4728E" w14:textId="77777777" w:rsidR="000B0428" w:rsidRPr="00844912" w:rsidRDefault="000B0428" w:rsidP="000B042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690B8A86" w14:textId="77777777" w:rsidR="000B0428" w:rsidRPr="00844912" w:rsidRDefault="000B0428" w:rsidP="000B0428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7ACE27D1" w14:textId="77777777" w:rsidR="000B0428" w:rsidRPr="00844912" w:rsidRDefault="000B0428" w:rsidP="000B0428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1DA87C4" w14:textId="77777777" w:rsidR="000B0428" w:rsidRPr="00844912" w:rsidRDefault="000B0428" w:rsidP="000B042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47975A5F" w14:textId="77777777" w:rsidR="000B0428" w:rsidRPr="00844912" w:rsidRDefault="000B0428" w:rsidP="000B042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lastRenderedPageBreak/>
              <w:t>Condizioni massime di esercizio per 50 anni:</w:t>
            </w:r>
          </w:p>
          <w:p w14:paraId="1472C522" w14:textId="77777777" w:rsidR="000B0428" w:rsidRPr="00844912" w:rsidRDefault="000B0428" w:rsidP="000B0428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12015BEE" w14:textId="77777777" w:rsidR="000B0428" w:rsidRPr="00844912" w:rsidRDefault="000B0428" w:rsidP="000B0428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5930843D" w14:textId="77777777" w:rsidR="000B0428" w:rsidRPr="00844912" w:rsidRDefault="000B0428" w:rsidP="000B042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354DFCA4" w14:textId="77777777" w:rsidR="000B0428" w:rsidRPr="00844912" w:rsidRDefault="000B0428" w:rsidP="000B042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0BE1E950" w14:textId="77777777" w:rsidR="000B0428" w:rsidRPr="00844912" w:rsidRDefault="000B0428" w:rsidP="000B042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74C04B58" w14:textId="77777777" w:rsidR="000B0428" w:rsidRPr="00844912" w:rsidRDefault="000B0428" w:rsidP="000B042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10177265" w14:textId="77777777" w:rsidR="000B0428" w:rsidRPr="00844912" w:rsidRDefault="000B0428" w:rsidP="000B042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6E8C573E" w14:textId="77777777" w:rsidR="000B0428" w:rsidRPr="00844912" w:rsidRDefault="000B0428" w:rsidP="000B042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18FBDB77" w14:textId="77777777" w:rsidR="000B0428" w:rsidRPr="00844912" w:rsidRDefault="000B0428" w:rsidP="000B042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111F141D" w14:textId="77777777" w:rsidR="000B0428" w:rsidRPr="00844912" w:rsidRDefault="000B0428" w:rsidP="000B042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50 metri</w:t>
            </w:r>
          </w:p>
          <w:p w14:paraId="705352A1" w14:textId="77777777" w:rsidR="000B0428" w:rsidRPr="00844912" w:rsidRDefault="000B0428" w:rsidP="000B042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4795F03C" w14:textId="77777777" w:rsidR="000B0428" w:rsidRPr="00844912" w:rsidRDefault="000B0428" w:rsidP="000B0428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5E2E107A" w14:textId="77777777" w:rsidR="000B0428" w:rsidRPr="00844912" w:rsidRDefault="000B0428" w:rsidP="000B0428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283AFAA1" w14:textId="77777777" w:rsidR="000B0428" w:rsidRPr="00844912" w:rsidRDefault="000B0428" w:rsidP="000B042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6 mm</w:t>
            </w:r>
          </w:p>
          <w:p w14:paraId="79ADB1F3" w14:textId="77777777" w:rsidR="000B0428" w:rsidRPr="00844912" w:rsidRDefault="000B0428" w:rsidP="000B042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bianca in LD-PE estruso.</w:t>
            </w:r>
          </w:p>
          <w:p w14:paraId="1790B1B7" w14:textId="77777777" w:rsidR="000B0428" w:rsidRPr="00844912" w:rsidRDefault="000B0428" w:rsidP="000B042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24FE6577" w14:textId="77777777" w:rsidR="000B0428" w:rsidRPr="00844912" w:rsidRDefault="000B0428" w:rsidP="000B042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Classe di reazione al fuoco: CL-S1,d0 (EN 13501-1)</w:t>
            </w:r>
          </w:p>
          <w:p w14:paraId="4E87519C" w14:textId="77777777" w:rsidR="000B0428" w:rsidRDefault="000B0428" w:rsidP="000B0428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8529D2C" w14:textId="77777777" w:rsidR="000B0428" w:rsidRDefault="000B0428" w:rsidP="000B0428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5464701C" w14:textId="77777777" w:rsidR="000B0428" w:rsidRDefault="000B0428" w:rsidP="000B042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2C2DB4D2" w14:textId="77777777" w:rsidR="000B0428" w:rsidRPr="00A93DC6" w:rsidRDefault="000B0428" w:rsidP="000B042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707E9D2D" w14:textId="77777777" w:rsidR="000B0428" w:rsidRPr="001B20E2" w:rsidRDefault="000B0428" w:rsidP="000B042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4460ACBA" w14:textId="77777777" w:rsidR="000B0428" w:rsidRPr="00844912" w:rsidRDefault="000B0428" w:rsidP="000B0428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D392D77" w14:textId="4BCF2C45" w:rsidR="000B0428" w:rsidRPr="00844912" w:rsidRDefault="000B0428" w:rsidP="000B0428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 w:rsidRPr="00636D3B">
              <w:rPr>
                <w:rFonts w:ascii="Poppins" w:hAnsi="Poppins" w:cs="Poppins"/>
                <w:b/>
                <w:bCs/>
                <w:sz w:val="20"/>
              </w:rPr>
              <w:t>Tubo EMMETI Alpert rivestito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636D3B">
              <w:rPr>
                <w:rFonts w:ascii="Poppins" w:hAnsi="Poppins" w:cs="Poppins"/>
                <w:b/>
                <w:bCs/>
                <w:sz w:val="20"/>
              </w:rPr>
              <w:t>16x2 L=50 m</w:t>
            </w:r>
            <w:r w:rsidRPr="00866EEA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B01F3B" w14:paraId="0F2E1DB9" w14:textId="77777777" w:rsidTr="00844912">
        <w:tc>
          <w:tcPr>
            <w:tcW w:w="1271" w:type="dxa"/>
            <w:hideMark/>
          </w:tcPr>
          <w:p w14:paraId="6ED66600" w14:textId="0BA9D7E8" w:rsidR="00B01F3B" w:rsidRPr="00844912" w:rsidRDefault="00B01F3B" w:rsidP="00B01F3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28107100</w:t>
            </w:r>
          </w:p>
        </w:tc>
        <w:tc>
          <w:tcPr>
            <w:tcW w:w="2126" w:type="dxa"/>
            <w:hideMark/>
          </w:tcPr>
          <w:p w14:paraId="7F57496B" w14:textId="77777777" w:rsidR="00B01F3B" w:rsidRPr="00844912" w:rsidRDefault="00B01F3B" w:rsidP="00B01F3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</w:t>
            </w:r>
            <w:r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844912">
              <w:rPr>
                <w:rFonts w:ascii="Poppins" w:hAnsi="Poppins" w:cs="Poppins"/>
                <w:bCs/>
                <w:sz w:val="20"/>
              </w:rPr>
              <w:t>Alpert rivestito</w:t>
            </w:r>
          </w:p>
          <w:p w14:paraId="457A7DC2" w14:textId="52A87A24" w:rsidR="00B01F3B" w:rsidRPr="00844912" w:rsidRDefault="00B01F3B" w:rsidP="00B01F3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16x2 L=100 m</w:t>
            </w:r>
          </w:p>
        </w:tc>
        <w:tc>
          <w:tcPr>
            <w:tcW w:w="6232" w:type="dxa"/>
          </w:tcPr>
          <w:p w14:paraId="7715F9BE" w14:textId="77777777" w:rsidR="00B01F3B" w:rsidRPr="00844912" w:rsidRDefault="00B01F3B" w:rsidP="00B01F3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16x2 (diametro esterno 16 mm; spessore 2 mm) costituito da:</w:t>
            </w:r>
          </w:p>
          <w:p w14:paraId="211AEDEE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21267956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5C09A2B8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78B45BCF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3A3314C7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54B0E471" w14:textId="77777777" w:rsidR="00B01F3B" w:rsidRPr="00844912" w:rsidRDefault="00B01F3B" w:rsidP="00B01F3B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2138AE33" w14:textId="77777777" w:rsidR="00B01F3B" w:rsidRPr="00844912" w:rsidRDefault="00B01F3B" w:rsidP="00B01F3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67FAAA1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3AC19CA2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lastRenderedPageBreak/>
              <w:t>Condizioni massime di esercizio per 50 anni:</w:t>
            </w:r>
          </w:p>
          <w:p w14:paraId="30A2CAE5" w14:textId="77777777" w:rsidR="00B01F3B" w:rsidRPr="00844912" w:rsidRDefault="00B01F3B" w:rsidP="00B01F3B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704E7713" w14:textId="77777777" w:rsidR="00B01F3B" w:rsidRPr="00844912" w:rsidRDefault="00B01F3B" w:rsidP="00B01F3B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0D3B0379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2C00FE44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3D275138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28639501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0F582208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431E3824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795C8F7F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6EF9F3D8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100 metri</w:t>
            </w:r>
          </w:p>
          <w:p w14:paraId="060C974A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2C14A210" w14:textId="77777777" w:rsidR="00B01F3B" w:rsidRPr="00844912" w:rsidRDefault="00B01F3B" w:rsidP="00B01F3B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2E9A11C9" w14:textId="77777777" w:rsidR="00B01F3B" w:rsidRPr="00844912" w:rsidRDefault="00B01F3B" w:rsidP="00B01F3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67A91AEB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6 mm</w:t>
            </w:r>
          </w:p>
          <w:p w14:paraId="5D7A8D79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bianca in LD-PE estruso.</w:t>
            </w:r>
          </w:p>
          <w:p w14:paraId="41924E92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24DD1B4C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Classe di reazione al fuoco: CL-S1,d0 (EN 13501-1)</w:t>
            </w:r>
          </w:p>
          <w:p w14:paraId="516CE76F" w14:textId="77777777" w:rsidR="00B01F3B" w:rsidRDefault="00B01F3B" w:rsidP="00B01F3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9F76956" w14:textId="77777777" w:rsidR="00B01F3B" w:rsidRDefault="00B01F3B" w:rsidP="00B01F3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0390E42F" w14:textId="77777777" w:rsidR="00B01F3B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688E8DAD" w14:textId="77777777" w:rsidR="00B01F3B" w:rsidRPr="00A93DC6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3FDE254D" w14:textId="77777777" w:rsidR="00B01F3B" w:rsidRPr="005D552A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4849D3B0" w14:textId="77777777" w:rsidR="00B01F3B" w:rsidRPr="00844912" w:rsidRDefault="00B01F3B" w:rsidP="00B01F3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1B9DC8D4" w14:textId="534AE32C" w:rsidR="00B01F3B" w:rsidRPr="00844912" w:rsidRDefault="00B01F3B" w:rsidP="00B01F3B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 w:rsidRPr="00801F5B">
              <w:rPr>
                <w:rFonts w:ascii="Poppins" w:hAnsi="Poppins" w:cs="Poppins"/>
                <w:b/>
                <w:bCs/>
                <w:sz w:val="20"/>
              </w:rPr>
              <w:t>Tubo EMMETI Alpert rivestito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01F5B">
              <w:rPr>
                <w:rFonts w:ascii="Poppins" w:hAnsi="Poppins" w:cs="Poppins"/>
                <w:b/>
                <w:bCs/>
                <w:sz w:val="20"/>
              </w:rPr>
              <w:t>16x2 L=100 m</w:t>
            </w:r>
            <w:r w:rsidRPr="00866EEA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B01F3B" w14:paraId="2D22CCD0" w14:textId="77777777" w:rsidTr="00844912">
        <w:tc>
          <w:tcPr>
            <w:tcW w:w="1271" w:type="dxa"/>
            <w:hideMark/>
          </w:tcPr>
          <w:p w14:paraId="7736F83A" w14:textId="63D8309F" w:rsidR="00B01F3B" w:rsidRPr="00844912" w:rsidRDefault="00B01F3B" w:rsidP="00B01F3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28107104</w:t>
            </w:r>
          </w:p>
        </w:tc>
        <w:tc>
          <w:tcPr>
            <w:tcW w:w="2126" w:type="dxa"/>
            <w:hideMark/>
          </w:tcPr>
          <w:p w14:paraId="3963ADD8" w14:textId="77777777" w:rsidR="00B01F3B" w:rsidRPr="00844912" w:rsidRDefault="00B01F3B" w:rsidP="00B01F3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</w:t>
            </w:r>
            <w:r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844912">
              <w:rPr>
                <w:rFonts w:ascii="Poppins" w:hAnsi="Poppins" w:cs="Poppins"/>
                <w:bCs/>
                <w:sz w:val="20"/>
              </w:rPr>
              <w:t>Alpert rivestito</w:t>
            </w:r>
          </w:p>
          <w:p w14:paraId="6148B68F" w14:textId="4010F822" w:rsidR="00B01F3B" w:rsidRPr="00844912" w:rsidRDefault="00B01F3B" w:rsidP="00B01F3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20x2 L=50 m</w:t>
            </w:r>
          </w:p>
        </w:tc>
        <w:tc>
          <w:tcPr>
            <w:tcW w:w="6232" w:type="dxa"/>
          </w:tcPr>
          <w:p w14:paraId="75887BA3" w14:textId="77777777" w:rsidR="00B01F3B" w:rsidRPr="00844912" w:rsidRDefault="00B01F3B" w:rsidP="00B01F3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20x2 (diametro esterno 20 mm; spessore 2 mm) costituito da:</w:t>
            </w:r>
          </w:p>
          <w:p w14:paraId="0FFC0604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527F8D36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02592E95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325CB510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299B03BA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3AEACA0B" w14:textId="77777777" w:rsidR="00B01F3B" w:rsidRPr="00844912" w:rsidRDefault="00B01F3B" w:rsidP="00B01F3B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5C55C8CF" w14:textId="77777777" w:rsidR="00B01F3B" w:rsidRPr="00844912" w:rsidRDefault="00B01F3B" w:rsidP="00B01F3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2058B9B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09C9B46B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lastRenderedPageBreak/>
              <w:t>Condizioni massime di esercizio per 50 anni:</w:t>
            </w:r>
          </w:p>
          <w:p w14:paraId="1A1B310F" w14:textId="77777777" w:rsidR="00B01F3B" w:rsidRPr="00844912" w:rsidRDefault="00B01F3B" w:rsidP="00B01F3B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2035CB2B" w14:textId="77777777" w:rsidR="00B01F3B" w:rsidRPr="00844912" w:rsidRDefault="00B01F3B" w:rsidP="00B01F3B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4ABFE55F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3ECF428E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303921A5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1ACC8B8A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3411E362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2D4CED8F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7B42614F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3C9C1626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50 metri</w:t>
            </w:r>
          </w:p>
          <w:p w14:paraId="4B0A92C9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6FAE00D5" w14:textId="77777777" w:rsidR="00B01F3B" w:rsidRPr="00844912" w:rsidRDefault="00B01F3B" w:rsidP="00B01F3B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0162E717" w14:textId="77777777" w:rsidR="00B01F3B" w:rsidRPr="00844912" w:rsidRDefault="00B01F3B" w:rsidP="00B01F3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4A480CA3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6 mm</w:t>
            </w:r>
          </w:p>
          <w:p w14:paraId="4919944B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bianca in LD-PE estruso.</w:t>
            </w:r>
          </w:p>
          <w:p w14:paraId="755AE6B2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3B51389E" w14:textId="77777777" w:rsidR="00B01F3B" w:rsidRPr="00844912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Classe di reazione al fuoco: CL-S1,d0 (EN 13501-1)</w:t>
            </w:r>
          </w:p>
          <w:p w14:paraId="35F5EC47" w14:textId="77777777" w:rsidR="00B01F3B" w:rsidRDefault="00B01F3B" w:rsidP="00B01F3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36762255" w14:textId="77777777" w:rsidR="00B01F3B" w:rsidRDefault="00B01F3B" w:rsidP="00B01F3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6D0FD5BE" w14:textId="77777777" w:rsidR="00B01F3B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1387C313" w14:textId="77777777" w:rsidR="00B01F3B" w:rsidRPr="00A93DC6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5A537CDA" w14:textId="77777777" w:rsidR="00B01F3B" w:rsidRPr="005D552A" w:rsidRDefault="00B01F3B" w:rsidP="00B01F3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4FE9A5F0" w14:textId="77777777" w:rsidR="00B01F3B" w:rsidRPr="00844912" w:rsidRDefault="00B01F3B" w:rsidP="00B01F3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475253F" w14:textId="518FD3DC" w:rsidR="00B01F3B" w:rsidRPr="00844912" w:rsidRDefault="00B01F3B" w:rsidP="00B01F3B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</w:t>
            </w:r>
            <w:r>
              <w:t xml:space="preserve"> </w:t>
            </w:r>
            <w:r w:rsidRPr="00277BA9">
              <w:rPr>
                <w:rFonts w:ascii="Poppins" w:hAnsi="Poppins" w:cs="Poppins"/>
                <w:b/>
                <w:bCs/>
                <w:sz w:val="20"/>
              </w:rPr>
              <w:t>Tubo EMMETI Alpert rivestito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277BA9">
              <w:rPr>
                <w:rFonts w:ascii="Poppins" w:hAnsi="Poppins" w:cs="Poppins"/>
                <w:b/>
                <w:bCs/>
                <w:sz w:val="20"/>
              </w:rPr>
              <w:t>20x2 L=50 m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011EB8" w14:paraId="416EACB4" w14:textId="77777777" w:rsidTr="00844912">
        <w:tc>
          <w:tcPr>
            <w:tcW w:w="1271" w:type="dxa"/>
            <w:hideMark/>
          </w:tcPr>
          <w:p w14:paraId="2B1802C2" w14:textId="6EE24F0B" w:rsidR="00011EB8" w:rsidRPr="00844912" w:rsidRDefault="00011EB8" w:rsidP="00011EB8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28107106</w:t>
            </w:r>
          </w:p>
        </w:tc>
        <w:tc>
          <w:tcPr>
            <w:tcW w:w="2126" w:type="dxa"/>
            <w:hideMark/>
          </w:tcPr>
          <w:p w14:paraId="2C70605B" w14:textId="77777777" w:rsidR="00011EB8" w:rsidRPr="00844912" w:rsidRDefault="00011EB8" w:rsidP="00011EB8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</w:t>
            </w:r>
            <w:r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844912">
              <w:rPr>
                <w:rFonts w:ascii="Poppins" w:hAnsi="Poppins" w:cs="Poppins"/>
                <w:bCs/>
                <w:sz w:val="20"/>
              </w:rPr>
              <w:t>Alpert rivestito</w:t>
            </w:r>
          </w:p>
          <w:p w14:paraId="3CC9A477" w14:textId="6E2D3BED" w:rsidR="00011EB8" w:rsidRPr="00844912" w:rsidRDefault="00011EB8" w:rsidP="00011EB8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20x2 L=50 m</w:t>
            </w:r>
          </w:p>
        </w:tc>
        <w:tc>
          <w:tcPr>
            <w:tcW w:w="6232" w:type="dxa"/>
          </w:tcPr>
          <w:p w14:paraId="199C4BB8" w14:textId="77777777" w:rsidR="00011EB8" w:rsidRPr="00844912" w:rsidRDefault="00011EB8" w:rsidP="00011EB8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20x2 (diametro esterno 20 mm; spessore 2 mm) costituito da:</w:t>
            </w:r>
          </w:p>
          <w:p w14:paraId="1C11A29E" w14:textId="77777777" w:rsidR="00011EB8" w:rsidRPr="00844912" w:rsidRDefault="00011EB8" w:rsidP="00011EB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6B9859E4" w14:textId="77777777" w:rsidR="00011EB8" w:rsidRPr="00844912" w:rsidRDefault="00011EB8" w:rsidP="00011EB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4EBD7F81" w14:textId="77777777" w:rsidR="00011EB8" w:rsidRPr="00844912" w:rsidRDefault="00011EB8" w:rsidP="00011EB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56D1657B" w14:textId="77777777" w:rsidR="00011EB8" w:rsidRPr="00844912" w:rsidRDefault="00011EB8" w:rsidP="00011EB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3A2F15EC" w14:textId="77777777" w:rsidR="00011EB8" w:rsidRPr="00844912" w:rsidRDefault="00011EB8" w:rsidP="00011EB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3B68CA56" w14:textId="77777777" w:rsidR="00011EB8" w:rsidRPr="00844912" w:rsidRDefault="00011EB8" w:rsidP="00011EB8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3E2729A6" w14:textId="77777777" w:rsidR="00011EB8" w:rsidRPr="00844912" w:rsidRDefault="00011EB8" w:rsidP="00011EB8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F758810" w14:textId="77777777" w:rsidR="00011EB8" w:rsidRPr="00844912" w:rsidRDefault="00011EB8" w:rsidP="00011EB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5AF1C7F2" w14:textId="77777777" w:rsidR="00011EB8" w:rsidRPr="00844912" w:rsidRDefault="00011EB8" w:rsidP="00011EB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lastRenderedPageBreak/>
              <w:t>Condizioni massime di esercizio per 50 anni:</w:t>
            </w:r>
          </w:p>
          <w:p w14:paraId="08906BC1" w14:textId="77777777" w:rsidR="00011EB8" w:rsidRPr="00844912" w:rsidRDefault="00011EB8" w:rsidP="00011EB8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2782809D" w14:textId="77777777" w:rsidR="00011EB8" w:rsidRPr="00844912" w:rsidRDefault="00011EB8" w:rsidP="00011EB8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548CD509" w14:textId="77777777" w:rsidR="00011EB8" w:rsidRPr="00844912" w:rsidRDefault="00011EB8" w:rsidP="00011EB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39D5977B" w14:textId="77777777" w:rsidR="00011EB8" w:rsidRPr="00844912" w:rsidRDefault="00011EB8" w:rsidP="00011EB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52212206" w14:textId="77777777" w:rsidR="00011EB8" w:rsidRPr="00844912" w:rsidRDefault="00011EB8" w:rsidP="00011EB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5C231FF0" w14:textId="77777777" w:rsidR="00011EB8" w:rsidRPr="00844912" w:rsidRDefault="00011EB8" w:rsidP="00011EB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4A8D1945" w14:textId="77777777" w:rsidR="00011EB8" w:rsidRPr="00844912" w:rsidRDefault="00011EB8" w:rsidP="00011EB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220F592A" w14:textId="77777777" w:rsidR="00011EB8" w:rsidRPr="00844912" w:rsidRDefault="00011EB8" w:rsidP="00011EB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41DC65B7" w14:textId="77777777" w:rsidR="00011EB8" w:rsidRPr="00844912" w:rsidRDefault="00011EB8" w:rsidP="00011EB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3F3705EE" w14:textId="77777777" w:rsidR="00011EB8" w:rsidRPr="00844912" w:rsidRDefault="00011EB8" w:rsidP="00011EB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50 metri</w:t>
            </w:r>
          </w:p>
          <w:p w14:paraId="3CEB5D3E" w14:textId="77777777" w:rsidR="00011EB8" w:rsidRPr="00844912" w:rsidRDefault="00011EB8" w:rsidP="00011EB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2C64EEF0" w14:textId="77777777" w:rsidR="00011EB8" w:rsidRPr="00844912" w:rsidRDefault="00011EB8" w:rsidP="00011EB8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372F37BE" w14:textId="77777777" w:rsidR="00011EB8" w:rsidRPr="00844912" w:rsidRDefault="00011EB8" w:rsidP="00011EB8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297A4399" w14:textId="77777777" w:rsidR="00011EB8" w:rsidRPr="00844912" w:rsidRDefault="00011EB8" w:rsidP="00011EB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9 mm</w:t>
            </w:r>
          </w:p>
          <w:p w14:paraId="52801AAD" w14:textId="77777777" w:rsidR="00011EB8" w:rsidRPr="00844912" w:rsidRDefault="00011EB8" w:rsidP="00011EB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bianca in LD-PE estruso.</w:t>
            </w:r>
          </w:p>
          <w:p w14:paraId="178C2D60" w14:textId="77777777" w:rsidR="00011EB8" w:rsidRPr="00844912" w:rsidRDefault="00011EB8" w:rsidP="00011EB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77B57D22" w14:textId="77777777" w:rsidR="00011EB8" w:rsidRPr="00844912" w:rsidRDefault="00011EB8" w:rsidP="00011EB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Classe di reazione al fuoco: CL-S1,d0 (EN 13501-1)</w:t>
            </w:r>
          </w:p>
          <w:p w14:paraId="088E8993" w14:textId="77777777" w:rsidR="00011EB8" w:rsidRDefault="00011EB8" w:rsidP="00011EB8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F408891" w14:textId="77777777" w:rsidR="00011EB8" w:rsidRDefault="00011EB8" w:rsidP="00011EB8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49C41D68" w14:textId="77777777" w:rsidR="00011EB8" w:rsidRDefault="00011EB8" w:rsidP="00011EB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03A90CDB" w14:textId="77777777" w:rsidR="00011EB8" w:rsidRPr="00A93DC6" w:rsidRDefault="00011EB8" w:rsidP="00011EB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075EDA85" w14:textId="77777777" w:rsidR="00011EB8" w:rsidRPr="005D552A" w:rsidRDefault="00011EB8" w:rsidP="00011EB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5CF1D331" w14:textId="77777777" w:rsidR="00011EB8" w:rsidRPr="00844912" w:rsidRDefault="00011EB8" w:rsidP="00011EB8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B561BA0" w14:textId="443FE574" w:rsidR="00011EB8" w:rsidRPr="00844912" w:rsidRDefault="00011EB8" w:rsidP="00011EB8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 w:rsidRPr="00851B01">
              <w:rPr>
                <w:rFonts w:ascii="Poppins" w:hAnsi="Poppins" w:cs="Poppins"/>
                <w:b/>
                <w:bCs/>
                <w:sz w:val="20"/>
              </w:rPr>
              <w:t>Tubo EMMETI Alpert rivestito 20x2 L=50 m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E60196" w14:paraId="335C1FD5" w14:textId="77777777" w:rsidTr="00844912">
        <w:tc>
          <w:tcPr>
            <w:tcW w:w="1271" w:type="dxa"/>
          </w:tcPr>
          <w:p w14:paraId="56526FE5" w14:textId="09E1F3EC" w:rsidR="00E60196" w:rsidRPr="00844912" w:rsidRDefault="00E60196" w:rsidP="00E60196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28107208</w:t>
            </w:r>
          </w:p>
        </w:tc>
        <w:tc>
          <w:tcPr>
            <w:tcW w:w="2126" w:type="dxa"/>
          </w:tcPr>
          <w:p w14:paraId="003B8623" w14:textId="77777777" w:rsidR="00E60196" w:rsidRPr="004B646E" w:rsidRDefault="00E60196" w:rsidP="00E60196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4B646E">
              <w:rPr>
                <w:rFonts w:ascii="Poppins" w:hAnsi="Poppins" w:cs="Poppins"/>
                <w:bCs/>
                <w:sz w:val="20"/>
              </w:rPr>
              <w:t>Tubo EMMETI Alpert rivestito</w:t>
            </w:r>
          </w:p>
          <w:p w14:paraId="339B830D" w14:textId="06958A51" w:rsidR="00E60196" w:rsidRPr="004B646E" w:rsidRDefault="00E60196" w:rsidP="00E60196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4B646E">
              <w:rPr>
                <w:rFonts w:ascii="Poppins" w:hAnsi="Poppins" w:cs="Poppins"/>
                <w:bCs/>
                <w:sz w:val="20"/>
              </w:rPr>
              <w:t>26x3 L=50 m</w:t>
            </w:r>
          </w:p>
        </w:tc>
        <w:tc>
          <w:tcPr>
            <w:tcW w:w="6232" w:type="dxa"/>
          </w:tcPr>
          <w:p w14:paraId="29D1C6A6" w14:textId="77777777" w:rsidR="00E60196" w:rsidRPr="00844912" w:rsidRDefault="00E60196" w:rsidP="00E6019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2</w:t>
            </w:r>
            <w:r>
              <w:rPr>
                <w:rFonts w:ascii="Poppins" w:hAnsi="Poppins" w:cs="Poppins"/>
                <w:bCs/>
                <w:sz w:val="20"/>
              </w:rPr>
              <w:t>6</w:t>
            </w:r>
            <w:r w:rsidRPr="00844912">
              <w:rPr>
                <w:rFonts w:ascii="Poppins" w:hAnsi="Poppins" w:cs="Poppins"/>
                <w:bCs/>
                <w:sz w:val="20"/>
              </w:rPr>
              <w:t>x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(diametro esterno 2</w:t>
            </w:r>
            <w:r>
              <w:rPr>
                <w:rFonts w:ascii="Poppins" w:hAnsi="Poppins" w:cs="Poppins"/>
                <w:bCs/>
                <w:sz w:val="20"/>
              </w:rPr>
              <w:t>6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mm; spessore 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mm) costituito da:</w:t>
            </w:r>
          </w:p>
          <w:p w14:paraId="6FBE8689" w14:textId="77777777" w:rsidR="00E60196" w:rsidRPr="00844912" w:rsidRDefault="00E60196" w:rsidP="00E6019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7B3C2F1D" w14:textId="77777777" w:rsidR="00E60196" w:rsidRPr="00844912" w:rsidRDefault="00E60196" w:rsidP="00E6019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4EE85F00" w14:textId="77777777" w:rsidR="00E60196" w:rsidRPr="00844912" w:rsidRDefault="00E60196" w:rsidP="00E6019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43915964" w14:textId="77777777" w:rsidR="00E60196" w:rsidRPr="00844912" w:rsidRDefault="00E60196" w:rsidP="00E6019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3A1F3BBA" w14:textId="77777777" w:rsidR="00E60196" w:rsidRPr="00844912" w:rsidRDefault="00E60196" w:rsidP="00E6019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5B4325B6" w14:textId="77777777" w:rsidR="00E60196" w:rsidRPr="00844912" w:rsidRDefault="00E60196" w:rsidP="00E60196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3A0A9A79" w14:textId="77777777" w:rsidR="00E60196" w:rsidRPr="00844912" w:rsidRDefault="00E60196" w:rsidP="00E6019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3D4E840" w14:textId="77777777" w:rsidR="00E60196" w:rsidRPr="00844912" w:rsidRDefault="00E60196" w:rsidP="00E6019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59DEC65A" w14:textId="77777777" w:rsidR="00E60196" w:rsidRPr="00844912" w:rsidRDefault="00E60196" w:rsidP="00E6019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lastRenderedPageBreak/>
              <w:t>Condizioni massime di esercizio per 50 anni:</w:t>
            </w:r>
          </w:p>
          <w:p w14:paraId="526C4223" w14:textId="77777777" w:rsidR="00E60196" w:rsidRPr="00844912" w:rsidRDefault="00E60196" w:rsidP="00E60196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1E321195" w14:textId="77777777" w:rsidR="00E60196" w:rsidRPr="00844912" w:rsidRDefault="00E60196" w:rsidP="00E60196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01D944F1" w14:textId="77777777" w:rsidR="00E60196" w:rsidRPr="00844912" w:rsidRDefault="00E60196" w:rsidP="00E6019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073693CB" w14:textId="77777777" w:rsidR="00E60196" w:rsidRPr="00844912" w:rsidRDefault="00E60196" w:rsidP="00E6019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53D075BD" w14:textId="77777777" w:rsidR="00E60196" w:rsidRPr="00844912" w:rsidRDefault="00E60196" w:rsidP="00E6019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7F41BDD2" w14:textId="77777777" w:rsidR="00E60196" w:rsidRPr="00844912" w:rsidRDefault="00E60196" w:rsidP="00E6019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181C20F8" w14:textId="77777777" w:rsidR="00E60196" w:rsidRPr="00844912" w:rsidRDefault="00E60196" w:rsidP="00E6019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0A29915B" w14:textId="77777777" w:rsidR="00E60196" w:rsidRPr="00844912" w:rsidRDefault="00E60196" w:rsidP="00E6019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77B9F991" w14:textId="77777777" w:rsidR="00E60196" w:rsidRPr="00844912" w:rsidRDefault="00E60196" w:rsidP="00E6019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34A821A5" w14:textId="77777777" w:rsidR="00E60196" w:rsidRPr="00844912" w:rsidRDefault="00E60196" w:rsidP="00E6019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50 metri</w:t>
            </w:r>
          </w:p>
          <w:p w14:paraId="311F750F" w14:textId="77777777" w:rsidR="00E60196" w:rsidRPr="00844912" w:rsidRDefault="00E60196" w:rsidP="00E6019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1EDA8A2E" w14:textId="77777777" w:rsidR="00E60196" w:rsidRPr="00844912" w:rsidRDefault="00E60196" w:rsidP="00E60196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40F3D65C" w14:textId="77777777" w:rsidR="00E60196" w:rsidRPr="00844912" w:rsidRDefault="00E60196" w:rsidP="00E6019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6573647B" w14:textId="77777777" w:rsidR="00E60196" w:rsidRPr="00844912" w:rsidRDefault="00E60196" w:rsidP="00E6019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9 mm</w:t>
            </w:r>
          </w:p>
          <w:p w14:paraId="16E2B374" w14:textId="77777777" w:rsidR="00E60196" w:rsidRPr="00844912" w:rsidRDefault="00E60196" w:rsidP="00E6019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bianca in LD-PE estruso.</w:t>
            </w:r>
          </w:p>
          <w:p w14:paraId="120B2AC8" w14:textId="77777777" w:rsidR="00E60196" w:rsidRPr="00844912" w:rsidRDefault="00E60196" w:rsidP="00E6019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5174F2A0" w14:textId="77777777" w:rsidR="00E60196" w:rsidRPr="00844912" w:rsidRDefault="00E60196" w:rsidP="00E6019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Classe di reazione al fuoco: CL-S1,d0 (EN 13501-1)</w:t>
            </w:r>
          </w:p>
          <w:p w14:paraId="0E8CD844" w14:textId="77777777" w:rsidR="00E60196" w:rsidRDefault="00E60196" w:rsidP="00E6019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C517102" w14:textId="77777777" w:rsidR="00E60196" w:rsidRDefault="00E60196" w:rsidP="00E6019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6B693E6E" w14:textId="77777777" w:rsidR="00E60196" w:rsidRDefault="00E60196" w:rsidP="00E6019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3F8CE099" w14:textId="77777777" w:rsidR="00E60196" w:rsidRPr="00A93DC6" w:rsidRDefault="00E60196" w:rsidP="00E6019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1A9110F2" w14:textId="77777777" w:rsidR="00E60196" w:rsidRPr="005D552A" w:rsidRDefault="00E60196" w:rsidP="00E6019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4A43D2B4" w14:textId="77777777" w:rsidR="00E60196" w:rsidRPr="00844912" w:rsidRDefault="00E60196" w:rsidP="00E6019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FFF61E9" w14:textId="26F72579" w:rsidR="00E60196" w:rsidRPr="00844912" w:rsidRDefault="00E60196" w:rsidP="00E60196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 w:rsidRPr="000A3412">
              <w:rPr>
                <w:rFonts w:ascii="Poppins" w:hAnsi="Poppins" w:cs="Poppins"/>
                <w:b/>
                <w:bCs/>
                <w:sz w:val="20"/>
              </w:rPr>
              <w:t>Tubo EMMETI Alpert rivestito 26x3 L=50 m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5E5E70" w14:paraId="63F32BD9" w14:textId="77777777" w:rsidTr="00844912">
        <w:tc>
          <w:tcPr>
            <w:tcW w:w="1271" w:type="dxa"/>
          </w:tcPr>
          <w:p w14:paraId="63E22D2D" w14:textId="3AA081EC" w:rsidR="005E5E70" w:rsidRPr="00844912" w:rsidRDefault="005E5E70" w:rsidP="005E5E7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28107210</w:t>
            </w:r>
          </w:p>
        </w:tc>
        <w:tc>
          <w:tcPr>
            <w:tcW w:w="2126" w:type="dxa"/>
          </w:tcPr>
          <w:p w14:paraId="6BEA87DD" w14:textId="77777777" w:rsidR="005E5E70" w:rsidRPr="004B646E" w:rsidRDefault="005E5E70" w:rsidP="005E5E7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4B646E">
              <w:rPr>
                <w:rFonts w:ascii="Poppins" w:hAnsi="Poppins" w:cs="Poppins"/>
                <w:bCs/>
                <w:sz w:val="20"/>
              </w:rPr>
              <w:t>Tubo EMMETI Alpert rivestito</w:t>
            </w:r>
          </w:p>
          <w:p w14:paraId="76EC0856" w14:textId="1F6B115D" w:rsidR="005E5E70" w:rsidRPr="004B646E" w:rsidRDefault="005E5E70" w:rsidP="005E5E7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4B646E">
              <w:rPr>
                <w:rFonts w:ascii="Poppins" w:hAnsi="Poppins" w:cs="Poppins"/>
                <w:bCs/>
                <w:sz w:val="20"/>
              </w:rPr>
              <w:t>32x3 L=50 m</w:t>
            </w:r>
          </w:p>
        </w:tc>
        <w:tc>
          <w:tcPr>
            <w:tcW w:w="6232" w:type="dxa"/>
          </w:tcPr>
          <w:p w14:paraId="4F4E1818" w14:textId="77777777" w:rsidR="005E5E70" w:rsidRPr="00844912" w:rsidRDefault="005E5E70" w:rsidP="005E5E70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multistrato </w:t>
            </w:r>
            <w:r>
              <w:rPr>
                <w:rFonts w:ascii="Poppins" w:hAnsi="Poppins" w:cs="Poppins"/>
                <w:bCs/>
                <w:sz w:val="20"/>
              </w:rPr>
              <w:t>32</w:t>
            </w:r>
            <w:r w:rsidRPr="00844912">
              <w:rPr>
                <w:rFonts w:ascii="Poppins" w:hAnsi="Poppins" w:cs="Poppins"/>
                <w:bCs/>
                <w:sz w:val="20"/>
              </w:rPr>
              <w:t>x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(diametro esterno </w:t>
            </w:r>
            <w:r>
              <w:rPr>
                <w:rFonts w:ascii="Poppins" w:hAnsi="Poppins" w:cs="Poppins"/>
                <w:bCs/>
                <w:sz w:val="20"/>
              </w:rPr>
              <w:t>32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mm; spessore 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mm) costituito da:</w:t>
            </w:r>
          </w:p>
          <w:p w14:paraId="01FF3BA5" w14:textId="77777777" w:rsidR="005E5E70" w:rsidRPr="00844912" w:rsidRDefault="005E5E70" w:rsidP="005E5E70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379FE423" w14:textId="77777777" w:rsidR="005E5E70" w:rsidRPr="00844912" w:rsidRDefault="005E5E70" w:rsidP="005E5E70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0BFFD93A" w14:textId="77777777" w:rsidR="005E5E70" w:rsidRPr="00844912" w:rsidRDefault="005E5E70" w:rsidP="005E5E70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713D4DA0" w14:textId="77777777" w:rsidR="005E5E70" w:rsidRPr="00844912" w:rsidRDefault="005E5E70" w:rsidP="005E5E70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57D7DEDF" w14:textId="77777777" w:rsidR="005E5E70" w:rsidRPr="00844912" w:rsidRDefault="005E5E70" w:rsidP="005E5E70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0F8DF2A6" w14:textId="77777777" w:rsidR="005E5E70" w:rsidRPr="00844912" w:rsidRDefault="005E5E70" w:rsidP="005E5E70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53A2716B" w14:textId="77777777" w:rsidR="005E5E70" w:rsidRPr="00844912" w:rsidRDefault="005E5E70" w:rsidP="005E5E70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9E5E8AB" w14:textId="77777777" w:rsidR="005E5E70" w:rsidRPr="00844912" w:rsidRDefault="005E5E70" w:rsidP="005E5E70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241BB6F3" w14:textId="77777777" w:rsidR="005E5E70" w:rsidRPr="00844912" w:rsidRDefault="005E5E70" w:rsidP="005E5E70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lastRenderedPageBreak/>
              <w:t>Condizioni massime di esercizio per 50 anni:</w:t>
            </w:r>
          </w:p>
          <w:p w14:paraId="56463F0D" w14:textId="77777777" w:rsidR="005E5E70" w:rsidRPr="00844912" w:rsidRDefault="005E5E70" w:rsidP="005E5E70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5FEDA718" w14:textId="77777777" w:rsidR="005E5E70" w:rsidRPr="00844912" w:rsidRDefault="005E5E70" w:rsidP="005E5E70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3B302799" w14:textId="77777777" w:rsidR="005E5E70" w:rsidRPr="00844912" w:rsidRDefault="005E5E70" w:rsidP="005E5E70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416BF74B" w14:textId="77777777" w:rsidR="005E5E70" w:rsidRPr="00844912" w:rsidRDefault="005E5E70" w:rsidP="005E5E70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65FAC27F" w14:textId="77777777" w:rsidR="005E5E70" w:rsidRPr="00844912" w:rsidRDefault="005E5E70" w:rsidP="005E5E70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60048290" w14:textId="77777777" w:rsidR="005E5E70" w:rsidRPr="00844912" w:rsidRDefault="005E5E70" w:rsidP="005E5E70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2811B4E4" w14:textId="77777777" w:rsidR="005E5E70" w:rsidRPr="00844912" w:rsidRDefault="005E5E70" w:rsidP="005E5E70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4A555BDB" w14:textId="77777777" w:rsidR="005E5E70" w:rsidRPr="00844912" w:rsidRDefault="005E5E70" w:rsidP="005E5E70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47B1AFE8" w14:textId="77777777" w:rsidR="005E5E70" w:rsidRPr="00844912" w:rsidRDefault="005E5E70" w:rsidP="005E5E70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06B63ED6" w14:textId="77777777" w:rsidR="005E5E70" w:rsidRPr="00844912" w:rsidRDefault="005E5E70" w:rsidP="005E5E70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Lunghezza rotolo: </w:t>
            </w:r>
            <w:r>
              <w:rPr>
                <w:rFonts w:ascii="Poppins" w:hAnsi="Poppins" w:cs="Poppins"/>
                <w:sz w:val="20"/>
              </w:rPr>
              <w:t>50</w:t>
            </w:r>
            <w:r w:rsidRPr="00844912">
              <w:rPr>
                <w:rFonts w:ascii="Poppins" w:hAnsi="Poppins" w:cs="Poppins"/>
                <w:sz w:val="20"/>
              </w:rPr>
              <w:t xml:space="preserve"> metri</w:t>
            </w:r>
          </w:p>
          <w:p w14:paraId="18954C45" w14:textId="77777777" w:rsidR="005E5E70" w:rsidRPr="00844912" w:rsidRDefault="005E5E70" w:rsidP="005E5E70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329BB335" w14:textId="77777777" w:rsidR="005E5E70" w:rsidRPr="00844912" w:rsidRDefault="005E5E70" w:rsidP="005E5E70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1A36BE51" w14:textId="77777777" w:rsidR="005E5E70" w:rsidRPr="00844912" w:rsidRDefault="005E5E70" w:rsidP="005E5E70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412FD688" w14:textId="77777777" w:rsidR="005E5E70" w:rsidRPr="00844912" w:rsidRDefault="005E5E70" w:rsidP="005E5E70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9 mm</w:t>
            </w:r>
          </w:p>
          <w:p w14:paraId="63460695" w14:textId="77777777" w:rsidR="005E5E70" w:rsidRPr="00844912" w:rsidRDefault="005E5E70" w:rsidP="005E5E70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bianca in LD-PE estruso.</w:t>
            </w:r>
          </w:p>
          <w:p w14:paraId="1077608B" w14:textId="77777777" w:rsidR="005E5E70" w:rsidRPr="00844912" w:rsidRDefault="005E5E70" w:rsidP="005E5E70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4EBF62E0" w14:textId="77777777" w:rsidR="005E5E70" w:rsidRPr="00844912" w:rsidRDefault="005E5E70" w:rsidP="005E5E70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Classe di reazione al fuoco: CL-S1,d0 (EN 13501-1)</w:t>
            </w:r>
          </w:p>
          <w:p w14:paraId="1F4115ED" w14:textId="77777777" w:rsidR="005E5E70" w:rsidRDefault="005E5E70" w:rsidP="005E5E70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1EF2E3D1" w14:textId="77777777" w:rsidR="005E5E70" w:rsidRDefault="005E5E70" w:rsidP="005E5E70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671A7DAC" w14:textId="77777777" w:rsidR="005E5E70" w:rsidRDefault="005E5E70" w:rsidP="005E5E70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7E542AE3" w14:textId="77777777" w:rsidR="005E5E70" w:rsidRPr="00A93DC6" w:rsidRDefault="005E5E70" w:rsidP="005E5E70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7DFE4CE2" w14:textId="77777777" w:rsidR="005E5E70" w:rsidRPr="005D552A" w:rsidRDefault="005E5E70" w:rsidP="005E5E70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1FD87536" w14:textId="77777777" w:rsidR="005E5E70" w:rsidRPr="00844912" w:rsidRDefault="005E5E70" w:rsidP="005E5E70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808C826" w14:textId="4E155CE0" w:rsidR="005E5E70" w:rsidRPr="00844912" w:rsidRDefault="005E5E70" w:rsidP="005E5E7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 w:rsidRPr="002A09C2">
              <w:rPr>
                <w:rFonts w:ascii="Poppins" w:hAnsi="Poppins" w:cs="Poppins"/>
                <w:b/>
                <w:bCs/>
                <w:sz w:val="20"/>
              </w:rPr>
              <w:t>Tubo EMMETI Alpert rivestito 32x3 L=50 m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0014C6" w14:paraId="219184A2" w14:textId="77777777" w:rsidTr="00844912">
        <w:tc>
          <w:tcPr>
            <w:tcW w:w="1271" w:type="dxa"/>
          </w:tcPr>
          <w:p w14:paraId="0C0AFE10" w14:textId="7AF39C29" w:rsidR="000014C6" w:rsidRDefault="000014C6" w:rsidP="000014C6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</w:t>
            </w:r>
            <w:r>
              <w:rPr>
                <w:rFonts w:ascii="Poppins" w:hAnsi="Poppins" w:cs="Poppins"/>
                <w:bCs/>
                <w:sz w:val="20"/>
              </w:rPr>
              <w:t>08036</w:t>
            </w:r>
          </w:p>
        </w:tc>
        <w:tc>
          <w:tcPr>
            <w:tcW w:w="2126" w:type="dxa"/>
          </w:tcPr>
          <w:p w14:paraId="0F57D4EB" w14:textId="77777777" w:rsidR="000014C6" w:rsidRPr="00A25A68" w:rsidRDefault="000014C6" w:rsidP="000014C6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A25A68">
              <w:rPr>
                <w:rFonts w:ascii="Poppins" w:hAnsi="Poppins" w:cs="Poppins"/>
                <w:bCs/>
                <w:sz w:val="20"/>
              </w:rPr>
              <w:t>Tubo EMMETI Alpert nudo in barre da 4 metri</w:t>
            </w:r>
          </w:p>
          <w:p w14:paraId="378FF358" w14:textId="77777777" w:rsidR="000014C6" w:rsidRPr="00A25A68" w:rsidRDefault="000014C6" w:rsidP="000014C6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A25A68">
              <w:rPr>
                <w:rFonts w:ascii="Poppins" w:hAnsi="Poppins" w:cs="Poppins"/>
                <w:bCs/>
                <w:sz w:val="20"/>
              </w:rPr>
              <w:t>26x3</w:t>
            </w:r>
          </w:p>
          <w:p w14:paraId="1CC15ED7" w14:textId="287744BF" w:rsidR="000014C6" w:rsidRPr="00844912" w:rsidRDefault="000014C6" w:rsidP="000014C6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A25A68">
              <w:rPr>
                <w:rFonts w:ascii="Poppins" w:hAnsi="Poppins" w:cs="Poppins"/>
                <w:bCs/>
                <w:sz w:val="20"/>
              </w:rPr>
              <w:t>conf. 40 m</w:t>
            </w:r>
          </w:p>
        </w:tc>
        <w:tc>
          <w:tcPr>
            <w:tcW w:w="6232" w:type="dxa"/>
          </w:tcPr>
          <w:p w14:paraId="2D543A02" w14:textId="77777777" w:rsidR="000014C6" w:rsidRPr="00844912" w:rsidRDefault="000014C6" w:rsidP="000014C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multistrato nudo in barre da 4 metri </w:t>
            </w:r>
            <w:r>
              <w:rPr>
                <w:rFonts w:ascii="Poppins" w:hAnsi="Poppins" w:cs="Poppins"/>
                <w:bCs/>
                <w:sz w:val="20"/>
              </w:rPr>
              <w:t>26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x3 (diametro esterno </w:t>
            </w:r>
            <w:r>
              <w:rPr>
                <w:rFonts w:ascii="Poppins" w:hAnsi="Poppins" w:cs="Poppins"/>
                <w:bCs/>
                <w:sz w:val="20"/>
              </w:rPr>
              <w:t>26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mm; spessore 3 mm) costituito da:</w:t>
            </w:r>
          </w:p>
          <w:p w14:paraId="13421701" w14:textId="77777777" w:rsidR="000014C6" w:rsidRPr="00844912" w:rsidRDefault="000014C6" w:rsidP="000014C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69793549" w14:textId="77777777" w:rsidR="000014C6" w:rsidRPr="00844912" w:rsidRDefault="000014C6" w:rsidP="000014C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69FE2D00" w14:textId="77777777" w:rsidR="000014C6" w:rsidRPr="00844912" w:rsidRDefault="000014C6" w:rsidP="000014C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57114006" w14:textId="77777777" w:rsidR="000014C6" w:rsidRPr="00844912" w:rsidRDefault="000014C6" w:rsidP="000014C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4BD21D04" w14:textId="77777777" w:rsidR="000014C6" w:rsidRPr="00844912" w:rsidRDefault="000014C6" w:rsidP="000014C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56AFFF70" w14:textId="77777777" w:rsidR="000014C6" w:rsidRPr="00844912" w:rsidRDefault="000014C6" w:rsidP="000014C6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38E7557D" w14:textId="77777777" w:rsidR="000014C6" w:rsidRPr="00844912" w:rsidRDefault="000014C6" w:rsidP="000014C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DC7622C" w14:textId="77777777" w:rsidR="000014C6" w:rsidRPr="00844912" w:rsidRDefault="000014C6" w:rsidP="000014C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050DE996" w14:textId="77777777" w:rsidR="000014C6" w:rsidRPr="00844912" w:rsidRDefault="000014C6" w:rsidP="000014C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lastRenderedPageBreak/>
              <w:t>Condizioni massime di esercizio per 50 anni:</w:t>
            </w:r>
          </w:p>
          <w:p w14:paraId="01C6CA6E" w14:textId="77777777" w:rsidR="000014C6" w:rsidRPr="00844912" w:rsidRDefault="000014C6" w:rsidP="000014C6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42509482" w14:textId="77777777" w:rsidR="000014C6" w:rsidRPr="00844912" w:rsidRDefault="000014C6" w:rsidP="000014C6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285E2210" w14:textId="77777777" w:rsidR="000014C6" w:rsidRPr="00844912" w:rsidRDefault="000014C6" w:rsidP="000014C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3E4D7A55" w14:textId="77777777" w:rsidR="000014C6" w:rsidRPr="00844912" w:rsidRDefault="000014C6" w:rsidP="000014C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3D5AE366" w14:textId="77777777" w:rsidR="000014C6" w:rsidRPr="00844912" w:rsidRDefault="000014C6" w:rsidP="000014C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62D295B2" w14:textId="77777777" w:rsidR="000014C6" w:rsidRPr="00844912" w:rsidRDefault="000014C6" w:rsidP="000014C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43C5BF1B" w14:textId="77777777" w:rsidR="000014C6" w:rsidRPr="00844912" w:rsidRDefault="000014C6" w:rsidP="000014C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144148CD" w14:textId="77777777" w:rsidR="000014C6" w:rsidRPr="00844912" w:rsidRDefault="000014C6" w:rsidP="000014C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279299B8" w14:textId="77777777" w:rsidR="000014C6" w:rsidRPr="00844912" w:rsidRDefault="000014C6" w:rsidP="000014C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3E1FF8FE" w14:textId="77777777" w:rsidR="000014C6" w:rsidRPr="00844912" w:rsidRDefault="000014C6" w:rsidP="000014C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Lunghezza </w:t>
            </w:r>
            <w:r>
              <w:rPr>
                <w:rFonts w:ascii="Poppins" w:hAnsi="Poppins" w:cs="Poppins"/>
                <w:sz w:val="20"/>
              </w:rPr>
              <w:t>barre</w:t>
            </w:r>
            <w:r w:rsidRPr="00844912">
              <w:rPr>
                <w:rFonts w:ascii="Poppins" w:hAnsi="Poppins" w:cs="Poppins"/>
                <w:sz w:val="20"/>
              </w:rPr>
              <w:t>:</w:t>
            </w:r>
            <w:r>
              <w:rPr>
                <w:rFonts w:ascii="Poppins" w:hAnsi="Poppins" w:cs="Poppins"/>
                <w:sz w:val="20"/>
              </w:rPr>
              <w:t xml:space="preserve"> 4</w:t>
            </w:r>
            <w:r w:rsidRPr="00844912">
              <w:rPr>
                <w:rFonts w:ascii="Poppins" w:hAnsi="Poppins" w:cs="Poppins"/>
                <w:sz w:val="20"/>
              </w:rPr>
              <w:t xml:space="preserve"> metri</w:t>
            </w:r>
          </w:p>
          <w:p w14:paraId="6B9FF73F" w14:textId="77777777" w:rsidR="000014C6" w:rsidRPr="00844912" w:rsidRDefault="000014C6" w:rsidP="000014C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72DD16F5" w14:textId="77777777" w:rsidR="000014C6" w:rsidRDefault="000014C6" w:rsidP="000014C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6C6A493" w14:textId="77777777" w:rsidR="000014C6" w:rsidRDefault="000014C6" w:rsidP="000014C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2DA460B6" w14:textId="77777777" w:rsidR="000014C6" w:rsidRDefault="000014C6" w:rsidP="000014C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161F00A2" w14:textId="77777777" w:rsidR="000014C6" w:rsidRPr="00A93DC6" w:rsidRDefault="000014C6" w:rsidP="000014C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3E680A83" w14:textId="77777777" w:rsidR="000014C6" w:rsidRPr="005D552A" w:rsidRDefault="000014C6" w:rsidP="000014C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38681E41" w14:textId="77777777" w:rsidR="000014C6" w:rsidRPr="00844912" w:rsidRDefault="000014C6" w:rsidP="000014C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1602C55" w14:textId="0D5D7537" w:rsidR="000014C6" w:rsidRPr="00844912" w:rsidRDefault="000014C6" w:rsidP="000014C6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</w:t>
            </w:r>
            <w:r>
              <w:rPr>
                <w:rFonts w:ascii="Poppins" w:hAnsi="Poppins" w:cs="Poppins"/>
                <w:b/>
                <w:bCs/>
                <w:sz w:val="20"/>
              </w:rPr>
              <w:t>EMMETI Alpert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nudo in barre da 4 metri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26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x3 </w:t>
            </w:r>
            <w:r w:rsidRPr="002E2126">
              <w:rPr>
                <w:rFonts w:ascii="Poppins" w:hAnsi="Poppins" w:cs="Poppins"/>
                <w:b/>
                <w:bCs/>
                <w:sz w:val="20"/>
              </w:rPr>
              <w:t xml:space="preserve">conf. 40 m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2B78DB" w14:paraId="02DFAAF1" w14:textId="77777777" w:rsidTr="00844912">
        <w:tc>
          <w:tcPr>
            <w:tcW w:w="1271" w:type="dxa"/>
          </w:tcPr>
          <w:p w14:paraId="02E3268F" w14:textId="474C5F50" w:rsidR="002B78DB" w:rsidRDefault="002B78DB" w:rsidP="002B78D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</w:t>
            </w:r>
            <w:r>
              <w:rPr>
                <w:rFonts w:ascii="Poppins" w:hAnsi="Poppins" w:cs="Poppins"/>
                <w:bCs/>
                <w:sz w:val="20"/>
              </w:rPr>
              <w:t>08038</w:t>
            </w:r>
          </w:p>
        </w:tc>
        <w:tc>
          <w:tcPr>
            <w:tcW w:w="2126" w:type="dxa"/>
          </w:tcPr>
          <w:p w14:paraId="620CD956" w14:textId="77777777" w:rsidR="002B78DB" w:rsidRPr="00844912" w:rsidRDefault="002B78DB" w:rsidP="002B78D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nudo in barre da 4 metri</w:t>
            </w:r>
          </w:p>
          <w:p w14:paraId="21FAAABC" w14:textId="77777777" w:rsidR="002B78DB" w:rsidRDefault="002B78DB" w:rsidP="002B78D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32</w:t>
            </w:r>
            <w:r w:rsidRPr="00844912">
              <w:rPr>
                <w:rFonts w:ascii="Poppins" w:hAnsi="Poppins" w:cs="Poppins"/>
                <w:bCs/>
                <w:sz w:val="20"/>
              </w:rPr>
              <w:t>x3</w:t>
            </w:r>
          </w:p>
          <w:p w14:paraId="5F4AE78E" w14:textId="2874B6C1" w:rsidR="002B78DB" w:rsidRPr="00844912" w:rsidRDefault="002B78DB" w:rsidP="002B78D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conf. 28 m</w:t>
            </w:r>
          </w:p>
        </w:tc>
        <w:tc>
          <w:tcPr>
            <w:tcW w:w="6232" w:type="dxa"/>
          </w:tcPr>
          <w:p w14:paraId="629490B8" w14:textId="77777777" w:rsidR="002B78DB" w:rsidRPr="00844912" w:rsidRDefault="002B78DB" w:rsidP="002B78D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multistrato nudo in barre da 4 metri </w:t>
            </w:r>
            <w:r>
              <w:rPr>
                <w:rFonts w:ascii="Poppins" w:hAnsi="Poppins" w:cs="Poppins"/>
                <w:bCs/>
                <w:sz w:val="20"/>
              </w:rPr>
              <w:t>32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x3 (diametro esterno </w:t>
            </w:r>
            <w:r>
              <w:rPr>
                <w:rFonts w:ascii="Poppins" w:hAnsi="Poppins" w:cs="Poppins"/>
                <w:bCs/>
                <w:sz w:val="20"/>
              </w:rPr>
              <w:t>32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mm; spessore 3 mm) costituito da:</w:t>
            </w:r>
          </w:p>
          <w:p w14:paraId="7880CD3D" w14:textId="77777777" w:rsidR="002B78DB" w:rsidRPr="00844912" w:rsidRDefault="002B78DB" w:rsidP="002B78D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004E9AAB" w14:textId="77777777" w:rsidR="002B78DB" w:rsidRPr="00844912" w:rsidRDefault="002B78DB" w:rsidP="002B78D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62904F30" w14:textId="77777777" w:rsidR="002B78DB" w:rsidRPr="00844912" w:rsidRDefault="002B78DB" w:rsidP="002B78D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553ABFB3" w14:textId="77777777" w:rsidR="002B78DB" w:rsidRPr="00844912" w:rsidRDefault="002B78DB" w:rsidP="002B78D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49D92765" w14:textId="77777777" w:rsidR="002B78DB" w:rsidRPr="00844912" w:rsidRDefault="002B78DB" w:rsidP="002B78D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2AC920B7" w14:textId="77777777" w:rsidR="002B78DB" w:rsidRPr="00844912" w:rsidRDefault="002B78DB" w:rsidP="002B78DB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00F8C9DA" w14:textId="77777777" w:rsidR="002B78DB" w:rsidRPr="00844912" w:rsidRDefault="002B78DB" w:rsidP="002B78D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3645A9A" w14:textId="77777777" w:rsidR="002B78DB" w:rsidRPr="00844912" w:rsidRDefault="002B78DB" w:rsidP="002B78D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1BF4BECF" w14:textId="77777777" w:rsidR="002B78DB" w:rsidRPr="00844912" w:rsidRDefault="002B78DB" w:rsidP="002B78D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1748C99E" w14:textId="77777777" w:rsidR="002B78DB" w:rsidRPr="00844912" w:rsidRDefault="002B78DB" w:rsidP="002B78DB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5E6B71A3" w14:textId="77777777" w:rsidR="002B78DB" w:rsidRPr="00844912" w:rsidRDefault="002B78DB" w:rsidP="002B78DB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5AF35FBE" w14:textId="77777777" w:rsidR="002B78DB" w:rsidRPr="00844912" w:rsidRDefault="002B78DB" w:rsidP="002B78D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45ACDA95" w14:textId="77777777" w:rsidR="002B78DB" w:rsidRPr="00844912" w:rsidRDefault="002B78DB" w:rsidP="002B78D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134A68D0" w14:textId="77777777" w:rsidR="002B78DB" w:rsidRPr="00844912" w:rsidRDefault="002B78DB" w:rsidP="002B78D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28A3AF82" w14:textId="77777777" w:rsidR="002B78DB" w:rsidRPr="00844912" w:rsidRDefault="002B78DB" w:rsidP="002B78D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2A90CDB1" w14:textId="77777777" w:rsidR="002B78DB" w:rsidRPr="00844912" w:rsidRDefault="002B78DB" w:rsidP="002B78D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lastRenderedPageBreak/>
              <w:t>Rugosità superficiale del tubo interno: 7µm</w:t>
            </w:r>
          </w:p>
          <w:p w14:paraId="102FD360" w14:textId="77777777" w:rsidR="002B78DB" w:rsidRPr="00844912" w:rsidRDefault="002B78DB" w:rsidP="002B78D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15CCB5B6" w14:textId="77777777" w:rsidR="002B78DB" w:rsidRPr="00844912" w:rsidRDefault="002B78DB" w:rsidP="002B78D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6963C48E" w14:textId="77777777" w:rsidR="002B78DB" w:rsidRPr="00844912" w:rsidRDefault="002B78DB" w:rsidP="002B78D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Lunghezza </w:t>
            </w:r>
            <w:r>
              <w:rPr>
                <w:rFonts w:ascii="Poppins" w:hAnsi="Poppins" w:cs="Poppins"/>
                <w:sz w:val="20"/>
              </w:rPr>
              <w:t>barre</w:t>
            </w:r>
            <w:r w:rsidRPr="00844912">
              <w:rPr>
                <w:rFonts w:ascii="Poppins" w:hAnsi="Poppins" w:cs="Poppins"/>
                <w:sz w:val="20"/>
              </w:rPr>
              <w:t>:</w:t>
            </w:r>
            <w:r>
              <w:rPr>
                <w:rFonts w:ascii="Poppins" w:hAnsi="Poppins" w:cs="Poppins"/>
                <w:sz w:val="20"/>
              </w:rPr>
              <w:t xml:space="preserve"> 4</w:t>
            </w:r>
            <w:r w:rsidRPr="00844912">
              <w:rPr>
                <w:rFonts w:ascii="Poppins" w:hAnsi="Poppins" w:cs="Poppins"/>
                <w:sz w:val="20"/>
              </w:rPr>
              <w:t xml:space="preserve"> metri</w:t>
            </w:r>
          </w:p>
          <w:p w14:paraId="337879B1" w14:textId="77777777" w:rsidR="002B78DB" w:rsidRPr="00844912" w:rsidRDefault="002B78DB" w:rsidP="002B78D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2FE149AD" w14:textId="77777777" w:rsidR="002B78DB" w:rsidRDefault="002B78DB" w:rsidP="002B78D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0D44B89" w14:textId="77777777" w:rsidR="002B78DB" w:rsidRDefault="002B78DB" w:rsidP="002B78D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1B62B0DF" w14:textId="77777777" w:rsidR="002B78DB" w:rsidRDefault="002B78DB" w:rsidP="002B78D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34281648" w14:textId="77777777" w:rsidR="002B78DB" w:rsidRPr="00A93DC6" w:rsidRDefault="002B78DB" w:rsidP="002B78D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00EB95A3" w14:textId="77777777" w:rsidR="002B78DB" w:rsidRPr="005D552A" w:rsidRDefault="002B78DB" w:rsidP="002B78D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68D83AA5" w14:textId="77777777" w:rsidR="002B78DB" w:rsidRPr="00844912" w:rsidRDefault="002B78DB" w:rsidP="002B78D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7A227DA" w14:textId="4A4EC121" w:rsidR="002B78DB" w:rsidRPr="00844912" w:rsidRDefault="002B78DB" w:rsidP="002B78DB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</w:t>
            </w:r>
            <w:r>
              <w:rPr>
                <w:rFonts w:ascii="Poppins" w:hAnsi="Poppins" w:cs="Poppins"/>
                <w:b/>
                <w:bCs/>
                <w:sz w:val="20"/>
              </w:rPr>
              <w:t>EMMETI Alpert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nudo in barre da 4 metri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32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x3 </w:t>
            </w:r>
            <w:r w:rsidRPr="002E2126">
              <w:rPr>
                <w:rFonts w:ascii="Poppins" w:hAnsi="Poppins" w:cs="Poppins"/>
                <w:b/>
                <w:bCs/>
                <w:sz w:val="20"/>
              </w:rPr>
              <w:t xml:space="preserve">conf. 28 m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626D48" w14:paraId="25D394F3" w14:textId="77777777" w:rsidTr="00844912">
        <w:tc>
          <w:tcPr>
            <w:tcW w:w="1271" w:type="dxa"/>
          </w:tcPr>
          <w:p w14:paraId="26292F9F" w14:textId="5A80FADC" w:rsidR="00626D48" w:rsidRPr="00844912" w:rsidRDefault="00626D48" w:rsidP="00626D48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28142036</w:t>
            </w:r>
          </w:p>
        </w:tc>
        <w:tc>
          <w:tcPr>
            <w:tcW w:w="2126" w:type="dxa"/>
          </w:tcPr>
          <w:p w14:paraId="2124A57D" w14:textId="77777777" w:rsidR="00626D48" w:rsidRDefault="00626D48" w:rsidP="00626D48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 xml:space="preserve">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</w:p>
          <w:p w14:paraId="1514AB40" w14:textId="15ED5E8A" w:rsidR="00626D48" w:rsidRPr="00844912" w:rsidRDefault="00626D48" w:rsidP="00626D48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40</w:t>
            </w:r>
            <w:r w:rsidRPr="00D32953">
              <w:rPr>
                <w:rFonts w:ascii="Poppins" w:hAnsi="Poppins" w:cs="Poppins"/>
                <w:bCs/>
                <w:sz w:val="20"/>
              </w:rPr>
              <w:t>x3</w:t>
            </w:r>
            <w:r>
              <w:rPr>
                <w:rFonts w:ascii="Poppins" w:hAnsi="Poppins" w:cs="Poppins"/>
                <w:bCs/>
                <w:sz w:val="20"/>
              </w:rPr>
              <w:t>,5</w:t>
            </w:r>
            <w:r w:rsidRPr="00D32953">
              <w:rPr>
                <w:rFonts w:ascii="Poppins" w:hAnsi="Poppins" w:cs="Poppins"/>
                <w:bCs/>
                <w:sz w:val="20"/>
              </w:rPr>
              <w:t xml:space="preserve"> L=</w:t>
            </w:r>
            <w:r>
              <w:rPr>
                <w:rFonts w:ascii="Poppins" w:hAnsi="Poppins" w:cs="Poppins"/>
                <w:bCs/>
                <w:sz w:val="20"/>
              </w:rPr>
              <w:t>25</w:t>
            </w:r>
            <w:r w:rsidRPr="00D32953">
              <w:rPr>
                <w:rFonts w:ascii="Poppins" w:hAnsi="Poppins" w:cs="Poppins"/>
                <w:bCs/>
                <w:sz w:val="20"/>
              </w:rPr>
              <w:t xml:space="preserve"> m</w:t>
            </w:r>
          </w:p>
        </w:tc>
        <w:tc>
          <w:tcPr>
            <w:tcW w:w="6232" w:type="dxa"/>
          </w:tcPr>
          <w:p w14:paraId="4E509B77" w14:textId="77777777" w:rsidR="00626D48" w:rsidRPr="00D32953" w:rsidRDefault="00626D48" w:rsidP="00626D48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Tubo multistrato</w:t>
            </w:r>
            <w:r>
              <w:rPr>
                <w:rFonts w:ascii="Poppins" w:hAnsi="Poppins" w:cs="Poppins"/>
                <w:bCs/>
                <w:sz w:val="20"/>
              </w:rPr>
              <w:t xml:space="preserve"> 40</w:t>
            </w:r>
            <w:r w:rsidRPr="00D32953">
              <w:rPr>
                <w:rFonts w:ascii="Poppins" w:hAnsi="Poppins" w:cs="Poppins"/>
                <w:bCs/>
                <w:sz w:val="20"/>
              </w:rPr>
              <w:t>x3</w:t>
            </w:r>
            <w:r>
              <w:rPr>
                <w:rFonts w:ascii="Poppins" w:hAnsi="Poppins" w:cs="Poppins"/>
                <w:bCs/>
                <w:sz w:val="20"/>
              </w:rPr>
              <w:t>,5</w:t>
            </w:r>
            <w:r w:rsidRPr="00D32953">
              <w:rPr>
                <w:rFonts w:ascii="Poppins" w:hAnsi="Poppins" w:cs="Poppins"/>
                <w:bCs/>
                <w:sz w:val="20"/>
              </w:rPr>
              <w:t xml:space="preserve"> (diametro esterno </w:t>
            </w:r>
            <w:r>
              <w:rPr>
                <w:rFonts w:ascii="Poppins" w:hAnsi="Poppins" w:cs="Poppins"/>
                <w:bCs/>
                <w:sz w:val="20"/>
              </w:rPr>
              <w:t>40</w:t>
            </w:r>
            <w:r w:rsidRPr="00D32953">
              <w:rPr>
                <w:rFonts w:ascii="Poppins" w:hAnsi="Poppins" w:cs="Poppins"/>
                <w:bCs/>
                <w:sz w:val="20"/>
              </w:rPr>
              <w:t xml:space="preserve"> mm; spessore 3</w:t>
            </w:r>
            <w:r>
              <w:rPr>
                <w:rFonts w:ascii="Poppins" w:hAnsi="Poppins" w:cs="Poppins"/>
                <w:bCs/>
                <w:sz w:val="20"/>
              </w:rPr>
              <w:t>,5</w:t>
            </w:r>
            <w:r w:rsidRPr="00D32953">
              <w:rPr>
                <w:rFonts w:ascii="Poppins" w:hAnsi="Poppins" w:cs="Poppins"/>
                <w:bCs/>
                <w:sz w:val="20"/>
              </w:rPr>
              <w:t xml:space="preserve"> mm)</w:t>
            </w:r>
            <w:r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D32953">
              <w:rPr>
                <w:rFonts w:ascii="Poppins" w:hAnsi="Poppins" w:cs="Poppins"/>
                <w:bCs/>
                <w:sz w:val="20"/>
              </w:rPr>
              <w:t>costituito da:</w:t>
            </w:r>
          </w:p>
          <w:p w14:paraId="0568FB14" w14:textId="77777777" w:rsidR="00626D48" w:rsidRPr="00D32953" w:rsidRDefault="00626D48" w:rsidP="00626D48">
            <w:pPr>
              <w:pStyle w:val="Intestazione"/>
              <w:numPr>
                <w:ilvl w:val="0"/>
                <w:numId w:val="28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Tubo interno in polietilene non reticolato (PE-RT)</w:t>
            </w:r>
          </w:p>
          <w:p w14:paraId="2774CF63" w14:textId="77777777" w:rsidR="00626D48" w:rsidRPr="00D32953" w:rsidRDefault="00626D48" w:rsidP="00626D48">
            <w:pPr>
              <w:pStyle w:val="Intestazione"/>
              <w:numPr>
                <w:ilvl w:val="0"/>
                <w:numId w:val="27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Strato di connessione che unisce il tubo interno al tubo di</w:t>
            </w:r>
            <w:r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D32953">
              <w:rPr>
                <w:rFonts w:ascii="Poppins" w:hAnsi="Poppins" w:cs="Poppins"/>
                <w:bCs/>
                <w:sz w:val="20"/>
              </w:rPr>
              <w:t>alluminio</w:t>
            </w:r>
          </w:p>
          <w:p w14:paraId="4744C761" w14:textId="77777777" w:rsidR="00626D48" w:rsidRPr="00D32953" w:rsidRDefault="00626D48" w:rsidP="00626D48">
            <w:pPr>
              <w:pStyle w:val="Intestazione"/>
              <w:numPr>
                <w:ilvl w:val="0"/>
                <w:numId w:val="27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Tubo di alluminio saldato in continuo di testa</w:t>
            </w:r>
          </w:p>
          <w:p w14:paraId="34A1B9D8" w14:textId="77777777" w:rsidR="00626D48" w:rsidRPr="00D32953" w:rsidRDefault="00626D48" w:rsidP="00626D48">
            <w:pPr>
              <w:pStyle w:val="Intestazione"/>
              <w:numPr>
                <w:ilvl w:val="0"/>
                <w:numId w:val="27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Strato di connessione che unisce il tubo esterno al tubo di</w:t>
            </w:r>
            <w:r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D32953">
              <w:rPr>
                <w:rFonts w:ascii="Poppins" w:hAnsi="Poppins" w:cs="Poppins"/>
                <w:bCs/>
                <w:sz w:val="20"/>
              </w:rPr>
              <w:t>alluminio</w:t>
            </w:r>
          </w:p>
          <w:p w14:paraId="3B6352A2" w14:textId="77777777" w:rsidR="00626D48" w:rsidRPr="00D32953" w:rsidRDefault="00626D48" w:rsidP="00626D48">
            <w:pPr>
              <w:pStyle w:val="Intestazione"/>
              <w:numPr>
                <w:ilvl w:val="0"/>
                <w:numId w:val="27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Tubo esterno in polietilene non reticolato (PE-RT)</w:t>
            </w:r>
          </w:p>
          <w:p w14:paraId="6C65EF69" w14:textId="77777777" w:rsidR="00626D48" w:rsidRPr="00D32953" w:rsidRDefault="00626D48" w:rsidP="00626D48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D9E71D4" w14:textId="77777777" w:rsidR="00626D48" w:rsidRPr="00D32953" w:rsidRDefault="00626D48" w:rsidP="00626D48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D329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2818E08" w14:textId="77777777" w:rsidR="00626D48" w:rsidRPr="00D32953" w:rsidRDefault="00626D48" w:rsidP="00626D48">
            <w:pPr>
              <w:pStyle w:val="Intestazione"/>
              <w:numPr>
                <w:ilvl w:val="0"/>
                <w:numId w:val="26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Classi applicative (UNI ISO 21003): 2/10 bar, 5/10 bar</w:t>
            </w:r>
          </w:p>
          <w:p w14:paraId="1F32B5B4" w14:textId="77777777" w:rsidR="00626D48" w:rsidRPr="00D32953" w:rsidRDefault="00626D48" w:rsidP="00626D48">
            <w:pPr>
              <w:pStyle w:val="Intestazione"/>
              <w:numPr>
                <w:ilvl w:val="0"/>
                <w:numId w:val="26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Condizioni massime di esercizio per 50 anni:</w:t>
            </w:r>
          </w:p>
          <w:p w14:paraId="77718A56" w14:textId="77777777" w:rsidR="00626D48" w:rsidRPr="00D32953" w:rsidRDefault="00626D48" w:rsidP="00626D48">
            <w:pPr>
              <w:pStyle w:val="Intestazione"/>
              <w:numPr>
                <w:ilvl w:val="0"/>
                <w:numId w:val="26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Temperatura di progetto TD = 70 °C</w:t>
            </w:r>
          </w:p>
          <w:p w14:paraId="59D4FE2D" w14:textId="77777777" w:rsidR="00626D48" w:rsidRPr="00D32953" w:rsidRDefault="00626D48" w:rsidP="00626D48">
            <w:pPr>
              <w:pStyle w:val="Intestazione"/>
              <w:numPr>
                <w:ilvl w:val="0"/>
                <w:numId w:val="26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Pressione di progetto pD = 10 bar</w:t>
            </w:r>
          </w:p>
          <w:p w14:paraId="5B27E4C7" w14:textId="77777777" w:rsidR="00626D48" w:rsidRPr="00D32953" w:rsidRDefault="00626D48" w:rsidP="00626D48">
            <w:pPr>
              <w:pStyle w:val="Intestazione"/>
              <w:numPr>
                <w:ilvl w:val="0"/>
                <w:numId w:val="26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Temperatura massima per brevi periodi: 95 °C</w:t>
            </w:r>
          </w:p>
          <w:p w14:paraId="24809DBB" w14:textId="77777777" w:rsidR="00626D48" w:rsidRPr="00D32953" w:rsidRDefault="00626D48" w:rsidP="00626D48">
            <w:pPr>
              <w:pStyle w:val="Intestazione"/>
              <w:numPr>
                <w:ilvl w:val="0"/>
                <w:numId w:val="26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Coefficiente di dilatazione lineare: 0.026 mm/m °C</w:t>
            </w:r>
          </w:p>
          <w:p w14:paraId="752FD6F0" w14:textId="77777777" w:rsidR="00626D48" w:rsidRPr="00D32953" w:rsidRDefault="00626D48" w:rsidP="00626D48">
            <w:pPr>
              <w:pStyle w:val="Intestazione"/>
              <w:numPr>
                <w:ilvl w:val="0"/>
                <w:numId w:val="26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Conducibilità termica: 0.45 W/m °C</w:t>
            </w:r>
          </w:p>
          <w:p w14:paraId="4755A462" w14:textId="77777777" w:rsidR="00626D48" w:rsidRPr="00D32953" w:rsidRDefault="00626D48" w:rsidP="00626D48">
            <w:pPr>
              <w:pStyle w:val="Intestazione"/>
              <w:numPr>
                <w:ilvl w:val="0"/>
                <w:numId w:val="26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Raggio minimo di curvatura: 5 x Ø tubo</w:t>
            </w:r>
          </w:p>
          <w:p w14:paraId="3B900C5C" w14:textId="77777777" w:rsidR="00626D48" w:rsidRPr="00D32953" w:rsidRDefault="00626D48" w:rsidP="00626D48">
            <w:pPr>
              <w:pStyle w:val="Intestazione"/>
              <w:numPr>
                <w:ilvl w:val="0"/>
                <w:numId w:val="26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Rugosità superficiale del tubo interno: 7µm</w:t>
            </w:r>
          </w:p>
          <w:p w14:paraId="2036E736" w14:textId="77777777" w:rsidR="00626D48" w:rsidRPr="00D32953" w:rsidRDefault="00626D48" w:rsidP="00626D48">
            <w:pPr>
              <w:pStyle w:val="Intestazione"/>
              <w:numPr>
                <w:ilvl w:val="0"/>
                <w:numId w:val="26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Classe di reazione al fuoco: EL (EN 13501-1)</w:t>
            </w:r>
          </w:p>
          <w:p w14:paraId="7550C886" w14:textId="77777777" w:rsidR="00626D48" w:rsidRPr="00D32953" w:rsidRDefault="00626D48" w:rsidP="00626D48">
            <w:pPr>
              <w:pStyle w:val="Intestazione"/>
              <w:numPr>
                <w:ilvl w:val="0"/>
                <w:numId w:val="26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Contenuto di acqua: 0,11 l/m</w:t>
            </w:r>
          </w:p>
          <w:p w14:paraId="3729A894" w14:textId="77777777" w:rsidR="00626D48" w:rsidRPr="00D32953" w:rsidRDefault="00626D48" w:rsidP="00626D48">
            <w:pPr>
              <w:pStyle w:val="Intestazione"/>
              <w:numPr>
                <w:ilvl w:val="0"/>
                <w:numId w:val="26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Lunghezza rotolo: 50 metri</w:t>
            </w:r>
          </w:p>
          <w:p w14:paraId="5434FED2" w14:textId="77777777" w:rsidR="00626D48" w:rsidRDefault="00626D48" w:rsidP="00626D48">
            <w:pPr>
              <w:pStyle w:val="Intestazione"/>
              <w:numPr>
                <w:ilvl w:val="0"/>
                <w:numId w:val="26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Applicazioni: impianti termici / sanitari</w:t>
            </w:r>
          </w:p>
          <w:p w14:paraId="10209BF4" w14:textId="77777777" w:rsidR="00626D48" w:rsidRDefault="00626D48" w:rsidP="00626D48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4E0B9510" w14:textId="77777777" w:rsidR="00626D48" w:rsidRDefault="00626D48" w:rsidP="00626D48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lastRenderedPageBreak/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40, 50, 63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2D627436" w14:textId="77777777" w:rsidR="00626D48" w:rsidRPr="00A93DC6" w:rsidRDefault="00626D48" w:rsidP="00626D4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3510F696" w14:textId="77777777" w:rsidR="00626D48" w:rsidRPr="00C63E4A" w:rsidRDefault="00626D48" w:rsidP="00626D48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66D0B075" w14:textId="77777777" w:rsidR="00626D48" w:rsidRPr="00D32953" w:rsidRDefault="00626D48" w:rsidP="00626D48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4FA6A79" w14:textId="6F0E5BC8" w:rsidR="00626D48" w:rsidRPr="00844912" w:rsidRDefault="00626D48" w:rsidP="00626D48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/>
                <w:sz w:val="20"/>
              </w:rPr>
              <w:t xml:space="preserve">Marca Emmeti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D32953">
              <w:rPr>
                <w:rFonts w:ascii="Poppins" w:hAnsi="Poppins" w:cs="Poppins"/>
                <w:b/>
                <w:sz w:val="20"/>
              </w:rPr>
              <w:t xml:space="preserve"> Modello Tubo </w:t>
            </w:r>
            <w:r>
              <w:rPr>
                <w:rFonts w:ascii="Poppins" w:hAnsi="Poppins" w:cs="Poppins"/>
                <w:b/>
                <w:sz w:val="20"/>
              </w:rPr>
              <w:t>EMMETI Alpert</w:t>
            </w:r>
            <w:r w:rsidRPr="00D32953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40</w:t>
            </w:r>
            <w:r w:rsidRPr="00D32953">
              <w:rPr>
                <w:rFonts w:ascii="Poppins" w:hAnsi="Poppins" w:cs="Poppins"/>
                <w:b/>
                <w:sz w:val="20"/>
              </w:rPr>
              <w:t>x3</w:t>
            </w:r>
            <w:r>
              <w:rPr>
                <w:rFonts w:ascii="Poppins" w:hAnsi="Poppins" w:cs="Poppins"/>
                <w:b/>
                <w:sz w:val="20"/>
              </w:rPr>
              <w:t>,5</w:t>
            </w:r>
            <w:r w:rsidRPr="00D32953">
              <w:rPr>
                <w:rFonts w:ascii="Poppins" w:hAnsi="Poppins" w:cs="Poppins"/>
                <w:b/>
                <w:sz w:val="20"/>
              </w:rPr>
              <w:t xml:space="preserve"> L=</w:t>
            </w:r>
            <w:r>
              <w:rPr>
                <w:rFonts w:ascii="Poppins" w:hAnsi="Poppins" w:cs="Poppins"/>
                <w:b/>
                <w:sz w:val="20"/>
              </w:rPr>
              <w:t>25</w:t>
            </w:r>
            <w:r w:rsidRPr="00D32953">
              <w:rPr>
                <w:rFonts w:ascii="Poppins" w:hAnsi="Poppins" w:cs="Poppins"/>
                <w:b/>
                <w:sz w:val="20"/>
              </w:rPr>
              <w:t xml:space="preserve"> m o equivalente.</w:t>
            </w:r>
          </w:p>
        </w:tc>
      </w:tr>
      <w:tr w:rsidR="00EA0131" w14:paraId="0E45EFBB" w14:textId="77777777" w:rsidTr="00844912">
        <w:tc>
          <w:tcPr>
            <w:tcW w:w="1271" w:type="dxa"/>
          </w:tcPr>
          <w:p w14:paraId="6A12D99A" w14:textId="1BDCDBC9" w:rsidR="00EA0131" w:rsidRDefault="00EA0131" w:rsidP="00EA013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</w:t>
            </w:r>
            <w:r>
              <w:rPr>
                <w:rFonts w:ascii="Poppins" w:hAnsi="Poppins" w:cs="Poppins"/>
                <w:bCs/>
                <w:sz w:val="20"/>
              </w:rPr>
              <w:t>42020</w:t>
            </w:r>
          </w:p>
        </w:tc>
        <w:tc>
          <w:tcPr>
            <w:tcW w:w="2126" w:type="dxa"/>
          </w:tcPr>
          <w:p w14:paraId="2B49B045" w14:textId="77777777" w:rsidR="00EA0131" w:rsidRPr="00844912" w:rsidRDefault="00EA0131" w:rsidP="00EA013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nudo in barre da 4 metri</w:t>
            </w:r>
          </w:p>
          <w:p w14:paraId="44FC2002" w14:textId="77777777" w:rsidR="00EA0131" w:rsidRDefault="00EA0131" w:rsidP="00EA013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40</w:t>
            </w:r>
            <w:r w:rsidRPr="00844912">
              <w:rPr>
                <w:rFonts w:ascii="Poppins" w:hAnsi="Poppins" w:cs="Poppins"/>
                <w:bCs/>
                <w:sz w:val="20"/>
              </w:rPr>
              <w:t>x3</w:t>
            </w:r>
            <w:r>
              <w:rPr>
                <w:rFonts w:ascii="Poppins" w:hAnsi="Poppins" w:cs="Poppins"/>
                <w:bCs/>
                <w:sz w:val="20"/>
              </w:rPr>
              <w:t>,5</w:t>
            </w:r>
          </w:p>
          <w:p w14:paraId="7032DA29" w14:textId="1764CE83" w:rsidR="00EA0131" w:rsidRPr="00844912" w:rsidRDefault="00EA0131" w:rsidP="00EA013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conf. 16 m</w:t>
            </w:r>
          </w:p>
        </w:tc>
        <w:tc>
          <w:tcPr>
            <w:tcW w:w="6232" w:type="dxa"/>
          </w:tcPr>
          <w:p w14:paraId="3EE45A22" w14:textId="77777777" w:rsidR="00EA0131" w:rsidRPr="00844912" w:rsidRDefault="00EA0131" w:rsidP="00EA0131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multistrato nudo in barre da 4 metri </w:t>
            </w:r>
            <w:r>
              <w:rPr>
                <w:rFonts w:ascii="Poppins" w:hAnsi="Poppins" w:cs="Poppins"/>
                <w:bCs/>
                <w:sz w:val="20"/>
              </w:rPr>
              <w:t>40</w:t>
            </w:r>
            <w:r w:rsidRPr="00844912">
              <w:rPr>
                <w:rFonts w:ascii="Poppins" w:hAnsi="Poppins" w:cs="Poppins"/>
                <w:bCs/>
                <w:sz w:val="20"/>
              </w:rPr>
              <w:t>x3</w:t>
            </w:r>
            <w:r>
              <w:rPr>
                <w:rFonts w:ascii="Poppins" w:hAnsi="Poppins" w:cs="Poppins"/>
                <w:bCs/>
                <w:sz w:val="20"/>
              </w:rPr>
              <w:t>,5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(diametro esterno </w:t>
            </w:r>
            <w:r>
              <w:rPr>
                <w:rFonts w:ascii="Poppins" w:hAnsi="Poppins" w:cs="Poppins"/>
                <w:bCs/>
                <w:sz w:val="20"/>
              </w:rPr>
              <w:t>40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mm; spessore 3</w:t>
            </w:r>
            <w:r>
              <w:rPr>
                <w:rFonts w:ascii="Poppins" w:hAnsi="Poppins" w:cs="Poppins"/>
                <w:bCs/>
                <w:sz w:val="20"/>
              </w:rPr>
              <w:t>,5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mm) costituito da:</w:t>
            </w:r>
          </w:p>
          <w:p w14:paraId="596299ED" w14:textId="77777777" w:rsidR="00EA0131" w:rsidRPr="00844912" w:rsidRDefault="00EA0131" w:rsidP="00EA01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36B7EF31" w14:textId="77777777" w:rsidR="00EA0131" w:rsidRPr="00844912" w:rsidRDefault="00EA0131" w:rsidP="00EA01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495FF953" w14:textId="77777777" w:rsidR="00EA0131" w:rsidRPr="00844912" w:rsidRDefault="00EA0131" w:rsidP="00EA01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01ECCCC8" w14:textId="77777777" w:rsidR="00EA0131" w:rsidRPr="00844912" w:rsidRDefault="00EA0131" w:rsidP="00EA01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7478D025" w14:textId="77777777" w:rsidR="00EA0131" w:rsidRPr="00844912" w:rsidRDefault="00EA0131" w:rsidP="00EA01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59D62430" w14:textId="77777777" w:rsidR="00EA0131" w:rsidRPr="00844912" w:rsidRDefault="00EA0131" w:rsidP="00EA0131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073722E0" w14:textId="77777777" w:rsidR="00EA0131" w:rsidRPr="00844912" w:rsidRDefault="00EA0131" w:rsidP="00EA0131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941B241" w14:textId="77777777" w:rsidR="00EA0131" w:rsidRPr="00844912" w:rsidRDefault="00EA0131" w:rsidP="00EA01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18606160" w14:textId="77777777" w:rsidR="00EA0131" w:rsidRPr="00844912" w:rsidRDefault="00EA0131" w:rsidP="00EA01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448459B8" w14:textId="77777777" w:rsidR="00EA0131" w:rsidRPr="00844912" w:rsidRDefault="00EA0131" w:rsidP="00EA0131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2472CA60" w14:textId="77777777" w:rsidR="00EA0131" w:rsidRPr="00844912" w:rsidRDefault="00EA0131" w:rsidP="00EA0131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62CA993E" w14:textId="77777777" w:rsidR="00EA0131" w:rsidRPr="00844912" w:rsidRDefault="00EA0131" w:rsidP="00EA01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1165CD99" w14:textId="77777777" w:rsidR="00EA0131" w:rsidRPr="00844912" w:rsidRDefault="00EA0131" w:rsidP="00EA01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098D138B" w14:textId="77777777" w:rsidR="00EA0131" w:rsidRPr="00844912" w:rsidRDefault="00EA0131" w:rsidP="00EA01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04336E60" w14:textId="77777777" w:rsidR="00EA0131" w:rsidRPr="00844912" w:rsidRDefault="00EA0131" w:rsidP="00EA01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441E192A" w14:textId="77777777" w:rsidR="00EA0131" w:rsidRPr="00844912" w:rsidRDefault="00EA0131" w:rsidP="00EA01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51B83440" w14:textId="77777777" w:rsidR="00EA0131" w:rsidRPr="00844912" w:rsidRDefault="00EA0131" w:rsidP="00EA01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22B96CD8" w14:textId="77777777" w:rsidR="00EA0131" w:rsidRPr="00844912" w:rsidRDefault="00EA0131" w:rsidP="00EA01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3E915C08" w14:textId="77777777" w:rsidR="00EA0131" w:rsidRPr="00844912" w:rsidRDefault="00EA0131" w:rsidP="00EA01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Lunghezza </w:t>
            </w:r>
            <w:r>
              <w:rPr>
                <w:rFonts w:ascii="Poppins" w:hAnsi="Poppins" w:cs="Poppins"/>
                <w:sz w:val="20"/>
              </w:rPr>
              <w:t>barre</w:t>
            </w:r>
            <w:r w:rsidRPr="00844912">
              <w:rPr>
                <w:rFonts w:ascii="Poppins" w:hAnsi="Poppins" w:cs="Poppins"/>
                <w:sz w:val="20"/>
              </w:rPr>
              <w:t>:</w:t>
            </w:r>
            <w:r>
              <w:rPr>
                <w:rFonts w:ascii="Poppins" w:hAnsi="Poppins" w:cs="Poppins"/>
                <w:sz w:val="20"/>
              </w:rPr>
              <w:t xml:space="preserve"> 4</w:t>
            </w:r>
            <w:r w:rsidRPr="00844912">
              <w:rPr>
                <w:rFonts w:ascii="Poppins" w:hAnsi="Poppins" w:cs="Poppins"/>
                <w:sz w:val="20"/>
              </w:rPr>
              <w:t xml:space="preserve"> metri</w:t>
            </w:r>
          </w:p>
          <w:p w14:paraId="69847645" w14:textId="77777777" w:rsidR="00EA0131" w:rsidRPr="00844912" w:rsidRDefault="00EA0131" w:rsidP="00EA01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19BA2D54" w14:textId="77777777" w:rsidR="00EA0131" w:rsidRDefault="00EA0131" w:rsidP="00EA0131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1669B773" w14:textId="77777777" w:rsidR="00EA0131" w:rsidRDefault="00EA0131" w:rsidP="00EA0131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40, 50, 63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70AF78A3" w14:textId="77777777" w:rsidR="00EA0131" w:rsidRPr="00A93DC6" w:rsidRDefault="00EA0131" w:rsidP="00EA01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16B3F875" w14:textId="77777777" w:rsidR="00EA0131" w:rsidRPr="005D552A" w:rsidRDefault="00EA0131" w:rsidP="00EA0131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114F6212" w14:textId="77777777" w:rsidR="00EA0131" w:rsidRPr="00844912" w:rsidRDefault="00EA0131" w:rsidP="00EA0131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9E84257" w14:textId="2D71FD8B" w:rsidR="00EA0131" w:rsidRPr="00844912" w:rsidRDefault="00EA0131" w:rsidP="00EA0131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</w:t>
            </w:r>
            <w:r>
              <w:rPr>
                <w:rFonts w:ascii="Poppins" w:hAnsi="Poppins" w:cs="Poppins"/>
                <w:b/>
                <w:bCs/>
                <w:sz w:val="20"/>
              </w:rPr>
              <w:t>EMMETI Alpert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nudo in barre da 4 metri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D6E9F">
              <w:rPr>
                <w:rFonts w:ascii="Poppins" w:hAnsi="Poppins" w:cs="Poppins"/>
                <w:b/>
                <w:bCs/>
                <w:sz w:val="20"/>
              </w:rPr>
              <w:t>40x3,5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D6E9F">
              <w:rPr>
                <w:rFonts w:ascii="Poppins" w:hAnsi="Poppins" w:cs="Poppins"/>
                <w:b/>
                <w:bCs/>
                <w:sz w:val="20"/>
              </w:rPr>
              <w:t xml:space="preserve">conf. 16 m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E71852" w14:paraId="672930BD" w14:textId="77777777" w:rsidTr="00844912">
        <w:tc>
          <w:tcPr>
            <w:tcW w:w="1271" w:type="dxa"/>
          </w:tcPr>
          <w:p w14:paraId="1D87CC79" w14:textId="311AC64D" w:rsidR="00E71852" w:rsidRDefault="00E71852" w:rsidP="00E7185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</w:t>
            </w:r>
            <w:r>
              <w:rPr>
                <w:rFonts w:ascii="Poppins" w:hAnsi="Poppins" w:cs="Poppins"/>
                <w:bCs/>
                <w:sz w:val="20"/>
              </w:rPr>
              <w:t>42032</w:t>
            </w:r>
          </w:p>
        </w:tc>
        <w:tc>
          <w:tcPr>
            <w:tcW w:w="2126" w:type="dxa"/>
          </w:tcPr>
          <w:p w14:paraId="1BC58311" w14:textId="77777777" w:rsidR="00E71852" w:rsidRPr="00844912" w:rsidRDefault="00E71852" w:rsidP="00E7185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nudo in barre da 4 metri</w:t>
            </w:r>
          </w:p>
          <w:p w14:paraId="0341EE55" w14:textId="77777777" w:rsidR="00E71852" w:rsidRDefault="00E71852" w:rsidP="00E7185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50</w:t>
            </w:r>
            <w:r w:rsidRPr="00844912">
              <w:rPr>
                <w:rFonts w:ascii="Poppins" w:hAnsi="Poppins" w:cs="Poppins"/>
                <w:bCs/>
                <w:sz w:val="20"/>
              </w:rPr>
              <w:t>x</w:t>
            </w:r>
            <w:r>
              <w:rPr>
                <w:rFonts w:ascii="Poppins" w:hAnsi="Poppins" w:cs="Poppins"/>
                <w:bCs/>
                <w:sz w:val="20"/>
              </w:rPr>
              <w:t>4</w:t>
            </w:r>
          </w:p>
          <w:p w14:paraId="7DBBF686" w14:textId="1360ED7A" w:rsidR="00E71852" w:rsidRPr="00844912" w:rsidRDefault="00E71852" w:rsidP="00E7185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conf. 20 m</w:t>
            </w:r>
          </w:p>
        </w:tc>
        <w:tc>
          <w:tcPr>
            <w:tcW w:w="6232" w:type="dxa"/>
          </w:tcPr>
          <w:p w14:paraId="2800FBF1" w14:textId="77777777" w:rsidR="00E71852" w:rsidRPr="00844912" w:rsidRDefault="00E71852" w:rsidP="00E7185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multistrato nudo in barre da 4 metri </w:t>
            </w:r>
            <w:r>
              <w:rPr>
                <w:rFonts w:ascii="Poppins" w:hAnsi="Poppins" w:cs="Poppins"/>
                <w:bCs/>
                <w:sz w:val="20"/>
              </w:rPr>
              <w:t>50</w:t>
            </w:r>
            <w:r w:rsidRPr="00844912">
              <w:rPr>
                <w:rFonts w:ascii="Poppins" w:hAnsi="Poppins" w:cs="Poppins"/>
                <w:bCs/>
                <w:sz w:val="20"/>
              </w:rPr>
              <w:t>x</w:t>
            </w:r>
            <w:r>
              <w:rPr>
                <w:rFonts w:ascii="Poppins" w:hAnsi="Poppins" w:cs="Poppins"/>
                <w:bCs/>
                <w:sz w:val="20"/>
              </w:rPr>
              <w:t>4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(diametro esterno </w:t>
            </w:r>
            <w:r>
              <w:rPr>
                <w:rFonts w:ascii="Poppins" w:hAnsi="Poppins" w:cs="Poppins"/>
                <w:bCs/>
                <w:sz w:val="20"/>
              </w:rPr>
              <w:t>50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mm; spessore </w:t>
            </w:r>
            <w:r>
              <w:rPr>
                <w:rFonts w:ascii="Poppins" w:hAnsi="Poppins" w:cs="Poppins"/>
                <w:bCs/>
                <w:sz w:val="20"/>
              </w:rPr>
              <w:t>4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mm) costituito da:</w:t>
            </w:r>
          </w:p>
          <w:p w14:paraId="48CE0EF0" w14:textId="77777777" w:rsidR="00E71852" w:rsidRPr="00844912" w:rsidRDefault="00E71852" w:rsidP="00E7185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241FE47B" w14:textId="77777777" w:rsidR="00E71852" w:rsidRPr="00844912" w:rsidRDefault="00E71852" w:rsidP="00E7185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768D0D9C" w14:textId="77777777" w:rsidR="00E71852" w:rsidRPr="00844912" w:rsidRDefault="00E71852" w:rsidP="00E7185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1C500C17" w14:textId="77777777" w:rsidR="00E71852" w:rsidRPr="00844912" w:rsidRDefault="00E71852" w:rsidP="00E7185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45EC8FEB" w14:textId="77777777" w:rsidR="00E71852" w:rsidRPr="00844912" w:rsidRDefault="00E71852" w:rsidP="00E7185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1F5A01BD" w14:textId="77777777" w:rsidR="00E71852" w:rsidRPr="00844912" w:rsidRDefault="00E71852" w:rsidP="00E71852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5B01818E" w14:textId="77777777" w:rsidR="00E71852" w:rsidRPr="00844912" w:rsidRDefault="00E71852" w:rsidP="00E7185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3D412E1" w14:textId="77777777" w:rsidR="00E71852" w:rsidRPr="00844912" w:rsidRDefault="00E71852" w:rsidP="00E7185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59E529F6" w14:textId="77777777" w:rsidR="00E71852" w:rsidRPr="00844912" w:rsidRDefault="00E71852" w:rsidP="00E7185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4787B59B" w14:textId="77777777" w:rsidR="00E71852" w:rsidRPr="00844912" w:rsidRDefault="00E71852" w:rsidP="00E71852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3C4EE316" w14:textId="77777777" w:rsidR="00E71852" w:rsidRPr="00844912" w:rsidRDefault="00E71852" w:rsidP="00E71852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396A8C6C" w14:textId="77777777" w:rsidR="00E71852" w:rsidRPr="00844912" w:rsidRDefault="00E71852" w:rsidP="00E7185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4799E55F" w14:textId="77777777" w:rsidR="00E71852" w:rsidRPr="00844912" w:rsidRDefault="00E71852" w:rsidP="00E7185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76015B0E" w14:textId="77777777" w:rsidR="00E71852" w:rsidRPr="00844912" w:rsidRDefault="00E71852" w:rsidP="00E7185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2D0F175B" w14:textId="77777777" w:rsidR="00E71852" w:rsidRPr="00844912" w:rsidRDefault="00E71852" w:rsidP="00E7185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36FFCDDC" w14:textId="77777777" w:rsidR="00E71852" w:rsidRPr="00844912" w:rsidRDefault="00E71852" w:rsidP="00E7185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0E89358F" w14:textId="77777777" w:rsidR="00E71852" w:rsidRPr="00844912" w:rsidRDefault="00E71852" w:rsidP="00E7185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40D8711C" w14:textId="77777777" w:rsidR="00E71852" w:rsidRPr="00844912" w:rsidRDefault="00E71852" w:rsidP="00E7185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4A7827EC" w14:textId="77777777" w:rsidR="00E71852" w:rsidRPr="00844912" w:rsidRDefault="00E71852" w:rsidP="00E7185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Lunghezza </w:t>
            </w:r>
            <w:r>
              <w:rPr>
                <w:rFonts w:ascii="Poppins" w:hAnsi="Poppins" w:cs="Poppins"/>
                <w:sz w:val="20"/>
              </w:rPr>
              <w:t>barre</w:t>
            </w:r>
            <w:r w:rsidRPr="00844912">
              <w:rPr>
                <w:rFonts w:ascii="Poppins" w:hAnsi="Poppins" w:cs="Poppins"/>
                <w:sz w:val="20"/>
              </w:rPr>
              <w:t>:</w:t>
            </w:r>
            <w:r>
              <w:rPr>
                <w:rFonts w:ascii="Poppins" w:hAnsi="Poppins" w:cs="Poppins"/>
                <w:sz w:val="20"/>
              </w:rPr>
              <w:t xml:space="preserve"> 4</w:t>
            </w:r>
            <w:r w:rsidRPr="00844912">
              <w:rPr>
                <w:rFonts w:ascii="Poppins" w:hAnsi="Poppins" w:cs="Poppins"/>
                <w:sz w:val="20"/>
              </w:rPr>
              <w:t xml:space="preserve"> metri</w:t>
            </w:r>
          </w:p>
          <w:p w14:paraId="7EA06006" w14:textId="77777777" w:rsidR="00E71852" w:rsidRPr="00844912" w:rsidRDefault="00E71852" w:rsidP="00E7185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6990B778" w14:textId="77777777" w:rsidR="00E71852" w:rsidRDefault="00E71852" w:rsidP="00E7185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FDB6902" w14:textId="77777777" w:rsidR="00E71852" w:rsidRDefault="00E71852" w:rsidP="00E7185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40, 50, 63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4F585994" w14:textId="77777777" w:rsidR="00E71852" w:rsidRPr="00A93DC6" w:rsidRDefault="00E71852" w:rsidP="00E7185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0B715351" w14:textId="77777777" w:rsidR="00E71852" w:rsidRPr="005D552A" w:rsidRDefault="00E71852" w:rsidP="00E7185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15960805" w14:textId="77777777" w:rsidR="00E71852" w:rsidRPr="00844912" w:rsidRDefault="00E71852" w:rsidP="00E7185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EED7834" w14:textId="37BE6722" w:rsidR="00E71852" w:rsidRPr="00844912" w:rsidRDefault="00E71852" w:rsidP="00E71852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</w:t>
            </w:r>
            <w:r>
              <w:rPr>
                <w:rFonts w:ascii="Poppins" w:hAnsi="Poppins" w:cs="Poppins"/>
                <w:b/>
                <w:bCs/>
                <w:sz w:val="20"/>
              </w:rPr>
              <w:t>EMMETI Alpert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nudo in barre da 4 metri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50x4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D6E9F">
              <w:rPr>
                <w:rFonts w:ascii="Poppins" w:hAnsi="Poppins" w:cs="Poppins"/>
                <w:b/>
                <w:bCs/>
                <w:sz w:val="20"/>
              </w:rPr>
              <w:t xml:space="preserve">conf. 20 m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F236A4" w14:paraId="302E7BB8" w14:textId="77777777" w:rsidTr="00844912">
        <w:tc>
          <w:tcPr>
            <w:tcW w:w="1271" w:type="dxa"/>
          </w:tcPr>
          <w:p w14:paraId="7552F98F" w14:textId="3BDADA27" w:rsidR="00F236A4" w:rsidRDefault="00F236A4" w:rsidP="00F236A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</w:t>
            </w:r>
            <w:r>
              <w:rPr>
                <w:rFonts w:ascii="Poppins" w:hAnsi="Poppins" w:cs="Poppins"/>
                <w:bCs/>
                <w:sz w:val="20"/>
              </w:rPr>
              <w:t>42034</w:t>
            </w:r>
          </w:p>
        </w:tc>
        <w:tc>
          <w:tcPr>
            <w:tcW w:w="2126" w:type="dxa"/>
          </w:tcPr>
          <w:p w14:paraId="6FEB284F" w14:textId="77777777" w:rsidR="00F236A4" w:rsidRPr="00844912" w:rsidRDefault="00F236A4" w:rsidP="00F236A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nudo in barre da 4 metri</w:t>
            </w:r>
          </w:p>
          <w:p w14:paraId="2B764FEB" w14:textId="77777777" w:rsidR="00F236A4" w:rsidRDefault="00F236A4" w:rsidP="00F236A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63</w:t>
            </w:r>
            <w:r w:rsidRPr="00844912">
              <w:rPr>
                <w:rFonts w:ascii="Poppins" w:hAnsi="Poppins" w:cs="Poppins"/>
                <w:bCs/>
                <w:sz w:val="20"/>
              </w:rPr>
              <w:t>x</w:t>
            </w:r>
            <w:r>
              <w:rPr>
                <w:rFonts w:ascii="Poppins" w:hAnsi="Poppins" w:cs="Poppins"/>
                <w:bCs/>
                <w:sz w:val="20"/>
              </w:rPr>
              <w:t>4,5</w:t>
            </w:r>
          </w:p>
          <w:p w14:paraId="0B3CE015" w14:textId="74E4AF87" w:rsidR="00F236A4" w:rsidRPr="00844912" w:rsidRDefault="00F236A4" w:rsidP="00F236A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conf. 12 m</w:t>
            </w:r>
          </w:p>
        </w:tc>
        <w:tc>
          <w:tcPr>
            <w:tcW w:w="6232" w:type="dxa"/>
          </w:tcPr>
          <w:p w14:paraId="10AE4F9A" w14:textId="77777777" w:rsidR="00F236A4" w:rsidRPr="00844912" w:rsidRDefault="00F236A4" w:rsidP="00F236A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multistrato nudo in barre da 4 metri </w:t>
            </w:r>
            <w:r>
              <w:rPr>
                <w:rFonts w:ascii="Poppins" w:hAnsi="Poppins" w:cs="Poppins"/>
                <w:bCs/>
                <w:sz w:val="20"/>
              </w:rPr>
              <w:t>63</w:t>
            </w:r>
            <w:r w:rsidRPr="00844912">
              <w:rPr>
                <w:rFonts w:ascii="Poppins" w:hAnsi="Poppins" w:cs="Poppins"/>
                <w:bCs/>
                <w:sz w:val="20"/>
              </w:rPr>
              <w:t>x</w:t>
            </w:r>
            <w:r>
              <w:rPr>
                <w:rFonts w:ascii="Poppins" w:hAnsi="Poppins" w:cs="Poppins"/>
                <w:bCs/>
                <w:sz w:val="20"/>
              </w:rPr>
              <w:t>4,5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(diametro esterno </w:t>
            </w:r>
            <w:r>
              <w:rPr>
                <w:rFonts w:ascii="Poppins" w:hAnsi="Poppins" w:cs="Poppins"/>
                <w:bCs/>
                <w:sz w:val="20"/>
              </w:rPr>
              <w:t>63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mm; spessore </w:t>
            </w:r>
            <w:r>
              <w:rPr>
                <w:rFonts w:ascii="Poppins" w:hAnsi="Poppins" w:cs="Poppins"/>
                <w:bCs/>
                <w:sz w:val="20"/>
              </w:rPr>
              <w:t>4,5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mm) costituito da:</w:t>
            </w:r>
          </w:p>
          <w:p w14:paraId="0A308870" w14:textId="77777777" w:rsidR="00F236A4" w:rsidRPr="00844912" w:rsidRDefault="00F236A4" w:rsidP="00F236A4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02EEDABA" w14:textId="77777777" w:rsidR="00F236A4" w:rsidRPr="00844912" w:rsidRDefault="00F236A4" w:rsidP="00F236A4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2049C13A" w14:textId="77777777" w:rsidR="00F236A4" w:rsidRPr="00844912" w:rsidRDefault="00F236A4" w:rsidP="00F236A4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488695A1" w14:textId="77777777" w:rsidR="00F236A4" w:rsidRPr="00844912" w:rsidRDefault="00F236A4" w:rsidP="00F236A4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6E271DDF" w14:textId="77777777" w:rsidR="00F236A4" w:rsidRPr="00844912" w:rsidRDefault="00F236A4" w:rsidP="00F236A4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6DB1F2CA" w14:textId="77777777" w:rsidR="00F236A4" w:rsidRPr="00844912" w:rsidRDefault="00F236A4" w:rsidP="00F236A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5EBC161C" w14:textId="77777777" w:rsidR="00F236A4" w:rsidRPr="00844912" w:rsidRDefault="00F236A4" w:rsidP="00F236A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0A90B35" w14:textId="77777777" w:rsidR="00F236A4" w:rsidRPr="00844912" w:rsidRDefault="00F236A4" w:rsidP="00F236A4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201FE4B2" w14:textId="77777777" w:rsidR="00F236A4" w:rsidRPr="00844912" w:rsidRDefault="00F236A4" w:rsidP="00F236A4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02953EA2" w14:textId="77777777" w:rsidR="00F236A4" w:rsidRPr="00844912" w:rsidRDefault="00F236A4" w:rsidP="00F236A4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329088A5" w14:textId="77777777" w:rsidR="00F236A4" w:rsidRPr="00844912" w:rsidRDefault="00F236A4" w:rsidP="00F236A4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6DD6F9D5" w14:textId="77777777" w:rsidR="00F236A4" w:rsidRPr="00844912" w:rsidRDefault="00F236A4" w:rsidP="00F236A4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6B3B53B1" w14:textId="77777777" w:rsidR="00F236A4" w:rsidRPr="00844912" w:rsidRDefault="00F236A4" w:rsidP="00F236A4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5E069C1E" w14:textId="77777777" w:rsidR="00F236A4" w:rsidRPr="00844912" w:rsidRDefault="00F236A4" w:rsidP="00F236A4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3EA01D9D" w14:textId="77777777" w:rsidR="00F236A4" w:rsidRPr="00844912" w:rsidRDefault="00F236A4" w:rsidP="00F236A4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1F9CED66" w14:textId="77777777" w:rsidR="00F236A4" w:rsidRPr="00844912" w:rsidRDefault="00F236A4" w:rsidP="00F236A4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624C21F7" w14:textId="77777777" w:rsidR="00F236A4" w:rsidRPr="00844912" w:rsidRDefault="00F236A4" w:rsidP="00F236A4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1DBFFE9D" w14:textId="77777777" w:rsidR="00F236A4" w:rsidRPr="00844912" w:rsidRDefault="00F236A4" w:rsidP="00F236A4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69978681" w14:textId="77777777" w:rsidR="00F236A4" w:rsidRPr="00844912" w:rsidRDefault="00F236A4" w:rsidP="00F236A4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Lunghezza </w:t>
            </w:r>
            <w:r>
              <w:rPr>
                <w:rFonts w:ascii="Poppins" w:hAnsi="Poppins" w:cs="Poppins"/>
                <w:sz w:val="20"/>
              </w:rPr>
              <w:t>barre</w:t>
            </w:r>
            <w:r w:rsidRPr="00844912">
              <w:rPr>
                <w:rFonts w:ascii="Poppins" w:hAnsi="Poppins" w:cs="Poppins"/>
                <w:sz w:val="20"/>
              </w:rPr>
              <w:t>:</w:t>
            </w:r>
            <w:r>
              <w:rPr>
                <w:rFonts w:ascii="Poppins" w:hAnsi="Poppins" w:cs="Poppins"/>
                <w:sz w:val="20"/>
              </w:rPr>
              <w:t xml:space="preserve"> 4</w:t>
            </w:r>
            <w:r w:rsidRPr="00844912">
              <w:rPr>
                <w:rFonts w:ascii="Poppins" w:hAnsi="Poppins" w:cs="Poppins"/>
                <w:sz w:val="20"/>
              </w:rPr>
              <w:t xml:space="preserve"> metri</w:t>
            </w:r>
          </w:p>
          <w:p w14:paraId="750FE8EA" w14:textId="77777777" w:rsidR="00F236A4" w:rsidRPr="00844912" w:rsidRDefault="00F236A4" w:rsidP="00F236A4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7E6741FB" w14:textId="77777777" w:rsidR="00F236A4" w:rsidRDefault="00F236A4" w:rsidP="00F236A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A5B2674" w14:textId="77777777" w:rsidR="00F236A4" w:rsidRDefault="00F236A4" w:rsidP="00F236A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40, 50, 63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75DF1C1C" w14:textId="77777777" w:rsidR="00F236A4" w:rsidRPr="00A93DC6" w:rsidRDefault="00F236A4" w:rsidP="00F236A4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0B465490" w14:textId="77777777" w:rsidR="00F236A4" w:rsidRPr="005D552A" w:rsidRDefault="00F236A4" w:rsidP="00F236A4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2426CB7E" w14:textId="77777777" w:rsidR="00F236A4" w:rsidRPr="00844912" w:rsidRDefault="00F236A4" w:rsidP="00F236A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96D464B" w14:textId="7F595692" w:rsidR="00F236A4" w:rsidRPr="00844912" w:rsidRDefault="00F236A4" w:rsidP="00F236A4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</w:t>
            </w:r>
            <w:r>
              <w:rPr>
                <w:rFonts w:ascii="Poppins" w:hAnsi="Poppins" w:cs="Poppins"/>
                <w:b/>
                <w:bCs/>
                <w:sz w:val="20"/>
              </w:rPr>
              <w:t>EMMETI Alpert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nudo in barre da 4 metri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63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x</w:t>
            </w:r>
            <w:r>
              <w:rPr>
                <w:rFonts w:ascii="Poppins" w:hAnsi="Poppins" w:cs="Poppins"/>
                <w:b/>
                <w:bCs/>
                <w:sz w:val="20"/>
              </w:rPr>
              <w:t>4,5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D6E9F">
              <w:rPr>
                <w:rFonts w:ascii="Poppins" w:hAnsi="Poppins" w:cs="Poppins"/>
                <w:b/>
                <w:bCs/>
                <w:sz w:val="20"/>
              </w:rPr>
              <w:t xml:space="preserve">conf. 12 m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</w:tbl>
    <w:p w14:paraId="651399FA" w14:textId="77777777" w:rsidR="00844912" w:rsidRPr="00A06A5E" w:rsidRDefault="00844912" w:rsidP="00F236A4"/>
    <w:sectPr w:rsidR="00844912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D7A60" w14:textId="77777777" w:rsidR="008C59E2" w:rsidRDefault="008C59E2">
      <w:r>
        <w:separator/>
      </w:r>
    </w:p>
  </w:endnote>
  <w:endnote w:type="continuationSeparator" w:id="0">
    <w:p w14:paraId="465DB704" w14:textId="77777777" w:rsidR="008C59E2" w:rsidRDefault="008C5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8C2F88" w14:paraId="04B7A743" w14:textId="77777777" w:rsidTr="00F236A4">
      <w:tc>
        <w:tcPr>
          <w:tcW w:w="4792" w:type="dxa"/>
        </w:tcPr>
        <w:p w14:paraId="7D56B414" w14:textId="1EDA3DFF" w:rsidR="008C2F88" w:rsidRPr="00C86331" w:rsidRDefault="00220A7F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>
            <w:rPr>
              <w:rFonts w:ascii="Poppins" w:hAnsi="Poppins" w:cs="Poppins"/>
              <w:iCs/>
              <w:sz w:val="16"/>
            </w:rPr>
            <w:t>Tubo</w:t>
          </w:r>
          <w:r w:rsidR="000726B9">
            <w:rPr>
              <w:rFonts w:ascii="Poppins" w:hAnsi="Poppins" w:cs="Poppins"/>
              <w:iCs/>
              <w:sz w:val="16"/>
            </w:rPr>
            <w:t xml:space="preserve"> </w:t>
          </w:r>
          <w:r w:rsidR="00471114">
            <w:rPr>
              <w:rFonts w:ascii="Poppins" w:hAnsi="Poppins" w:cs="Poppins"/>
              <w:iCs/>
              <w:sz w:val="16"/>
            </w:rPr>
            <w:t xml:space="preserve">EMMETI </w:t>
          </w:r>
          <w:r w:rsidR="000726B9">
            <w:rPr>
              <w:rFonts w:ascii="Poppins" w:hAnsi="Poppins" w:cs="Poppins"/>
              <w:iCs/>
              <w:sz w:val="16"/>
            </w:rPr>
            <w:t>Alpert</w:t>
          </w:r>
        </w:p>
      </w:tc>
      <w:tc>
        <w:tcPr>
          <w:tcW w:w="5471" w:type="dxa"/>
        </w:tcPr>
        <w:p w14:paraId="02474F3E" w14:textId="520FD92F" w:rsidR="008C2F88" w:rsidRPr="00EC29FF" w:rsidRDefault="008C2F88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F236A4">
            <w:rPr>
              <w:rFonts w:ascii="Poppins" w:hAnsi="Poppins" w:cs="Poppins"/>
              <w:noProof/>
              <w:sz w:val="14"/>
              <w:szCs w:val="14"/>
            </w:rPr>
            <w:t>18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14986F7D" w14:textId="77777777" w:rsidR="008C2F88" w:rsidRPr="005C61B9" w:rsidRDefault="008C2F88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2AD77A0C" wp14:editId="2771EDC9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5B0B2" w14:textId="77777777" w:rsidR="008C59E2" w:rsidRDefault="008C59E2">
      <w:r>
        <w:separator/>
      </w:r>
    </w:p>
  </w:footnote>
  <w:footnote w:type="continuationSeparator" w:id="0">
    <w:p w14:paraId="70505670" w14:textId="77777777" w:rsidR="008C59E2" w:rsidRDefault="008C5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A018E" w14:textId="77777777" w:rsidR="008C2F88" w:rsidRDefault="008C2F88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7CF897C8" wp14:editId="67E3D7B7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733A5596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  <w:p w14:paraId="1FF253C1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A448B"/>
    <w:multiLevelType w:val="hybridMultilevel"/>
    <w:tmpl w:val="93081886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25E88"/>
    <w:multiLevelType w:val="hybridMultilevel"/>
    <w:tmpl w:val="C8C0FC2E"/>
    <w:lvl w:ilvl="0" w:tplc="509A7802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B016B"/>
    <w:multiLevelType w:val="hybridMultilevel"/>
    <w:tmpl w:val="5554F516"/>
    <w:lvl w:ilvl="0" w:tplc="509A7802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D6F38"/>
    <w:multiLevelType w:val="hybridMultilevel"/>
    <w:tmpl w:val="CECA959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3D1FAB"/>
    <w:multiLevelType w:val="hybridMultilevel"/>
    <w:tmpl w:val="3BE67896"/>
    <w:lvl w:ilvl="0" w:tplc="509A7802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14437281">
    <w:abstractNumId w:val="15"/>
  </w:num>
  <w:num w:numId="2" w16cid:durableId="1935550686">
    <w:abstractNumId w:val="14"/>
  </w:num>
  <w:num w:numId="3" w16cid:durableId="1648704682">
    <w:abstractNumId w:val="7"/>
  </w:num>
  <w:num w:numId="4" w16cid:durableId="516161636">
    <w:abstractNumId w:val="4"/>
  </w:num>
  <w:num w:numId="5" w16cid:durableId="323318322">
    <w:abstractNumId w:val="12"/>
  </w:num>
  <w:num w:numId="6" w16cid:durableId="1762068663">
    <w:abstractNumId w:val="11"/>
  </w:num>
  <w:num w:numId="7" w16cid:durableId="982589274">
    <w:abstractNumId w:val="9"/>
  </w:num>
  <w:num w:numId="8" w16cid:durableId="359475782">
    <w:abstractNumId w:val="11"/>
  </w:num>
  <w:num w:numId="9" w16cid:durableId="1935816104">
    <w:abstractNumId w:val="0"/>
  </w:num>
  <w:num w:numId="10" w16cid:durableId="1673219842">
    <w:abstractNumId w:val="11"/>
  </w:num>
  <w:num w:numId="11" w16cid:durableId="937524934">
    <w:abstractNumId w:val="18"/>
  </w:num>
  <w:num w:numId="12" w16cid:durableId="272985096">
    <w:abstractNumId w:val="21"/>
  </w:num>
  <w:num w:numId="13" w16cid:durableId="621040654">
    <w:abstractNumId w:val="17"/>
  </w:num>
  <w:num w:numId="14" w16cid:durableId="554858760">
    <w:abstractNumId w:val="10"/>
  </w:num>
  <w:num w:numId="15" w16cid:durableId="1194150825">
    <w:abstractNumId w:val="19"/>
  </w:num>
  <w:num w:numId="16" w16cid:durableId="2001348075">
    <w:abstractNumId w:val="22"/>
  </w:num>
  <w:num w:numId="17" w16cid:durableId="296691571">
    <w:abstractNumId w:val="23"/>
  </w:num>
  <w:num w:numId="18" w16cid:durableId="1644429566">
    <w:abstractNumId w:val="20"/>
  </w:num>
  <w:num w:numId="19" w16cid:durableId="1701316275">
    <w:abstractNumId w:val="1"/>
  </w:num>
  <w:num w:numId="20" w16cid:durableId="1383485700">
    <w:abstractNumId w:val="2"/>
  </w:num>
  <w:num w:numId="21" w16cid:durableId="891383755">
    <w:abstractNumId w:val="13"/>
  </w:num>
  <w:num w:numId="22" w16cid:durableId="1862888116">
    <w:abstractNumId w:val="17"/>
  </w:num>
  <w:num w:numId="23" w16cid:durableId="2102332213">
    <w:abstractNumId w:val="3"/>
  </w:num>
  <w:num w:numId="24" w16cid:durableId="896282737">
    <w:abstractNumId w:val="3"/>
  </w:num>
  <w:num w:numId="25" w16cid:durableId="195781200">
    <w:abstractNumId w:val="8"/>
  </w:num>
  <w:num w:numId="26" w16cid:durableId="641428653">
    <w:abstractNumId w:val="6"/>
  </w:num>
  <w:num w:numId="27" w16cid:durableId="105736372">
    <w:abstractNumId w:val="5"/>
  </w:num>
  <w:num w:numId="28" w16cid:durableId="49311260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014C6"/>
    <w:rsid w:val="00005ABB"/>
    <w:rsid w:val="00011EB8"/>
    <w:rsid w:val="00057381"/>
    <w:rsid w:val="0006357A"/>
    <w:rsid w:val="000726B9"/>
    <w:rsid w:val="0009136B"/>
    <w:rsid w:val="000B0428"/>
    <w:rsid w:val="000B6932"/>
    <w:rsid w:val="000C1D3B"/>
    <w:rsid w:val="000C2346"/>
    <w:rsid w:val="000C52FA"/>
    <w:rsid w:val="000D598D"/>
    <w:rsid w:val="000F7A52"/>
    <w:rsid w:val="00103A0D"/>
    <w:rsid w:val="001166DE"/>
    <w:rsid w:val="001441C6"/>
    <w:rsid w:val="001450AB"/>
    <w:rsid w:val="001620E3"/>
    <w:rsid w:val="00163808"/>
    <w:rsid w:val="00171DAE"/>
    <w:rsid w:val="0019064A"/>
    <w:rsid w:val="0019128E"/>
    <w:rsid w:val="00195A49"/>
    <w:rsid w:val="001B1591"/>
    <w:rsid w:val="001B1A94"/>
    <w:rsid w:val="001B3F8A"/>
    <w:rsid w:val="001C6FFE"/>
    <w:rsid w:val="001D365F"/>
    <w:rsid w:val="001E2CC3"/>
    <w:rsid w:val="001F17CE"/>
    <w:rsid w:val="001F782F"/>
    <w:rsid w:val="00202E21"/>
    <w:rsid w:val="00212FDA"/>
    <w:rsid w:val="002161C0"/>
    <w:rsid w:val="00220A7F"/>
    <w:rsid w:val="0023000E"/>
    <w:rsid w:val="002346C2"/>
    <w:rsid w:val="00252B6A"/>
    <w:rsid w:val="0025303C"/>
    <w:rsid w:val="00264BCF"/>
    <w:rsid w:val="0028448D"/>
    <w:rsid w:val="002862D2"/>
    <w:rsid w:val="0029277E"/>
    <w:rsid w:val="002A24F2"/>
    <w:rsid w:val="002A6E11"/>
    <w:rsid w:val="002B5D63"/>
    <w:rsid w:val="002B78DB"/>
    <w:rsid w:val="002C19F6"/>
    <w:rsid w:val="002F5370"/>
    <w:rsid w:val="002F7EEA"/>
    <w:rsid w:val="0030385A"/>
    <w:rsid w:val="00304518"/>
    <w:rsid w:val="00312050"/>
    <w:rsid w:val="003333BC"/>
    <w:rsid w:val="00344430"/>
    <w:rsid w:val="003524C7"/>
    <w:rsid w:val="003559CF"/>
    <w:rsid w:val="00357812"/>
    <w:rsid w:val="00365710"/>
    <w:rsid w:val="00371BBA"/>
    <w:rsid w:val="00372D17"/>
    <w:rsid w:val="00372ECE"/>
    <w:rsid w:val="00375F81"/>
    <w:rsid w:val="00377C89"/>
    <w:rsid w:val="003A7CA9"/>
    <w:rsid w:val="003D063F"/>
    <w:rsid w:val="003D55CB"/>
    <w:rsid w:val="003E3BD7"/>
    <w:rsid w:val="004014BC"/>
    <w:rsid w:val="004130A2"/>
    <w:rsid w:val="00417AF4"/>
    <w:rsid w:val="004272FC"/>
    <w:rsid w:val="00433C12"/>
    <w:rsid w:val="0044592F"/>
    <w:rsid w:val="00447EFC"/>
    <w:rsid w:val="004706FD"/>
    <w:rsid w:val="00471114"/>
    <w:rsid w:val="00474537"/>
    <w:rsid w:val="00481819"/>
    <w:rsid w:val="0048382E"/>
    <w:rsid w:val="004867B0"/>
    <w:rsid w:val="004B646E"/>
    <w:rsid w:val="004D6D47"/>
    <w:rsid w:val="004E0D75"/>
    <w:rsid w:val="004F1A26"/>
    <w:rsid w:val="00512AF1"/>
    <w:rsid w:val="005235FA"/>
    <w:rsid w:val="00525BAE"/>
    <w:rsid w:val="00530F9B"/>
    <w:rsid w:val="005315F1"/>
    <w:rsid w:val="00536743"/>
    <w:rsid w:val="00562E55"/>
    <w:rsid w:val="00584984"/>
    <w:rsid w:val="005877A6"/>
    <w:rsid w:val="005A24B5"/>
    <w:rsid w:val="005C61B9"/>
    <w:rsid w:val="005E1169"/>
    <w:rsid w:val="005E5E70"/>
    <w:rsid w:val="006008B6"/>
    <w:rsid w:val="006015C2"/>
    <w:rsid w:val="006040F5"/>
    <w:rsid w:val="00605AB6"/>
    <w:rsid w:val="00610639"/>
    <w:rsid w:val="0061576F"/>
    <w:rsid w:val="00620C00"/>
    <w:rsid w:val="00626D48"/>
    <w:rsid w:val="00665813"/>
    <w:rsid w:val="00683389"/>
    <w:rsid w:val="006B218C"/>
    <w:rsid w:val="006B29B1"/>
    <w:rsid w:val="006C14CB"/>
    <w:rsid w:val="006C25BD"/>
    <w:rsid w:val="006D044B"/>
    <w:rsid w:val="006D24B6"/>
    <w:rsid w:val="006D4FDF"/>
    <w:rsid w:val="006E2475"/>
    <w:rsid w:val="006E5C4B"/>
    <w:rsid w:val="006F1812"/>
    <w:rsid w:val="006F6873"/>
    <w:rsid w:val="006F6AB3"/>
    <w:rsid w:val="00710BB8"/>
    <w:rsid w:val="0071778C"/>
    <w:rsid w:val="00727388"/>
    <w:rsid w:val="0073789C"/>
    <w:rsid w:val="00741AB7"/>
    <w:rsid w:val="00745AB1"/>
    <w:rsid w:val="0074712F"/>
    <w:rsid w:val="00747A89"/>
    <w:rsid w:val="00757AC7"/>
    <w:rsid w:val="0076651B"/>
    <w:rsid w:val="0077170A"/>
    <w:rsid w:val="007753FD"/>
    <w:rsid w:val="00775CF3"/>
    <w:rsid w:val="00782096"/>
    <w:rsid w:val="00783DD0"/>
    <w:rsid w:val="007A6D9A"/>
    <w:rsid w:val="007B25A8"/>
    <w:rsid w:val="007B5BA3"/>
    <w:rsid w:val="007C7989"/>
    <w:rsid w:val="007C7F31"/>
    <w:rsid w:val="007D5EC7"/>
    <w:rsid w:val="007E6E02"/>
    <w:rsid w:val="007E7665"/>
    <w:rsid w:val="007F4841"/>
    <w:rsid w:val="008014DD"/>
    <w:rsid w:val="0080323F"/>
    <w:rsid w:val="00824B15"/>
    <w:rsid w:val="00830828"/>
    <w:rsid w:val="00844912"/>
    <w:rsid w:val="00844BBC"/>
    <w:rsid w:val="008574C8"/>
    <w:rsid w:val="00867692"/>
    <w:rsid w:val="008804CB"/>
    <w:rsid w:val="00884B0E"/>
    <w:rsid w:val="008859C6"/>
    <w:rsid w:val="008A2C0A"/>
    <w:rsid w:val="008A5F06"/>
    <w:rsid w:val="008B5587"/>
    <w:rsid w:val="008C2F88"/>
    <w:rsid w:val="008C4EBD"/>
    <w:rsid w:val="008C59E2"/>
    <w:rsid w:val="008D3479"/>
    <w:rsid w:val="008D4AFD"/>
    <w:rsid w:val="008F2289"/>
    <w:rsid w:val="008F295B"/>
    <w:rsid w:val="00904071"/>
    <w:rsid w:val="00904D36"/>
    <w:rsid w:val="009059BB"/>
    <w:rsid w:val="00923354"/>
    <w:rsid w:val="00931A8A"/>
    <w:rsid w:val="0094047C"/>
    <w:rsid w:val="00942B09"/>
    <w:rsid w:val="00985D5F"/>
    <w:rsid w:val="00992282"/>
    <w:rsid w:val="0099452E"/>
    <w:rsid w:val="009A219D"/>
    <w:rsid w:val="009B269D"/>
    <w:rsid w:val="009B37F1"/>
    <w:rsid w:val="009C0751"/>
    <w:rsid w:val="009C1166"/>
    <w:rsid w:val="009D3135"/>
    <w:rsid w:val="009D51C1"/>
    <w:rsid w:val="009D54F1"/>
    <w:rsid w:val="009D6327"/>
    <w:rsid w:val="009E07DC"/>
    <w:rsid w:val="009E250A"/>
    <w:rsid w:val="009E2742"/>
    <w:rsid w:val="00A04235"/>
    <w:rsid w:val="00A06A5E"/>
    <w:rsid w:val="00A10C27"/>
    <w:rsid w:val="00A216E2"/>
    <w:rsid w:val="00A438BE"/>
    <w:rsid w:val="00A50DCA"/>
    <w:rsid w:val="00A62A77"/>
    <w:rsid w:val="00A62B3D"/>
    <w:rsid w:val="00A71AC7"/>
    <w:rsid w:val="00A743FF"/>
    <w:rsid w:val="00A821BB"/>
    <w:rsid w:val="00AC0741"/>
    <w:rsid w:val="00AC44D4"/>
    <w:rsid w:val="00AC648D"/>
    <w:rsid w:val="00AD05EC"/>
    <w:rsid w:val="00AD1706"/>
    <w:rsid w:val="00AD34CF"/>
    <w:rsid w:val="00B01F3B"/>
    <w:rsid w:val="00B310A9"/>
    <w:rsid w:val="00B327E0"/>
    <w:rsid w:val="00B406A9"/>
    <w:rsid w:val="00B40BE4"/>
    <w:rsid w:val="00B66E62"/>
    <w:rsid w:val="00B7475F"/>
    <w:rsid w:val="00B93CD1"/>
    <w:rsid w:val="00BB0104"/>
    <w:rsid w:val="00BB2A5B"/>
    <w:rsid w:val="00BB5C8D"/>
    <w:rsid w:val="00BC1684"/>
    <w:rsid w:val="00BD14D8"/>
    <w:rsid w:val="00BF1E16"/>
    <w:rsid w:val="00BF7E78"/>
    <w:rsid w:val="00C02E1C"/>
    <w:rsid w:val="00C055AD"/>
    <w:rsid w:val="00C203AE"/>
    <w:rsid w:val="00C233C1"/>
    <w:rsid w:val="00C25698"/>
    <w:rsid w:val="00C27DFF"/>
    <w:rsid w:val="00C36C55"/>
    <w:rsid w:val="00C437EE"/>
    <w:rsid w:val="00C55FF9"/>
    <w:rsid w:val="00C66201"/>
    <w:rsid w:val="00C86331"/>
    <w:rsid w:val="00C93402"/>
    <w:rsid w:val="00CA454E"/>
    <w:rsid w:val="00CB1475"/>
    <w:rsid w:val="00CC31A7"/>
    <w:rsid w:val="00CE7C2F"/>
    <w:rsid w:val="00CF1135"/>
    <w:rsid w:val="00CF683A"/>
    <w:rsid w:val="00D061A5"/>
    <w:rsid w:val="00D079CB"/>
    <w:rsid w:val="00D178ED"/>
    <w:rsid w:val="00D17F30"/>
    <w:rsid w:val="00D2119B"/>
    <w:rsid w:val="00D229AF"/>
    <w:rsid w:val="00D26FD9"/>
    <w:rsid w:val="00D440AE"/>
    <w:rsid w:val="00D62BDF"/>
    <w:rsid w:val="00D72974"/>
    <w:rsid w:val="00D733A7"/>
    <w:rsid w:val="00D765D3"/>
    <w:rsid w:val="00D832BB"/>
    <w:rsid w:val="00D902A4"/>
    <w:rsid w:val="00DA20FF"/>
    <w:rsid w:val="00DA3646"/>
    <w:rsid w:val="00DB5ECB"/>
    <w:rsid w:val="00DD2E16"/>
    <w:rsid w:val="00DD6B8F"/>
    <w:rsid w:val="00DE5C0B"/>
    <w:rsid w:val="00DF6451"/>
    <w:rsid w:val="00E07577"/>
    <w:rsid w:val="00E17A38"/>
    <w:rsid w:val="00E2669C"/>
    <w:rsid w:val="00E36C49"/>
    <w:rsid w:val="00E42389"/>
    <w:rsid w:val="00E47E3D"/>
    <w:rsid w:val="00E5632D"/>
    <w:rsid w:val="00E60196"/>
    <w:rsid w:val="00E67951"/>
    <w:rsid w:val="00E71852"/>
    <w:rsid w:val="00E774DD"/>
    <w:rsid w:val="00E94BE3"/>
    <w:rsid w:val="00EA0131"/>
    <w:rsid w:val="00EA01C8"/>
    <w:rsid w:val="00EA03F2"/>
    <w:rsid w:val="00EB33B9"/>
    <w:rsid w:val="00EC29FF"/>
    <w:rsid w:val="00ED24CF"/>
    <w:rsid w:val="00EF73E5"/>
    <w:rsid w:val="00F1215F"/>
    <w:rsid w:val="00F12FCB"/>
    <w:rsid w:val="00F236A4"/>
    <w:rsid w:val="00F269EC"/>
    <w:rsid w:val="00F30BED"/>
    <w:rsid w:val="00F37707"/>
    <w:rsid w:val="00F46679"/>
    <w:rsid w:val="00F50021"/>
    <w:rsid w:val="00F50F65"/>
    <w:rsid w:val="00F53758"/>
    <w:rsid w:val="00F60A08"/>
    <w:rsid w:val="00F66B99"/>
    <w:rsid w:val="00FC0F49"/>
    <w:rsid w:val="00FD255D"/>
    <w:rsid w:val="00FD4D5D"/>
    <w:rsid w:val="00FD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5F951D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e"/>
    <w:rsid w:val="00844912"/>
    <w:pPr>
      <w:spacing w:before="100" w:beforeAutospacing="1" w:after="100" w:afterAutospacing="1"/>
    </w:pPr>
    <w:rPr>
      <w:rFonts w:ascii="Times New Roman" w:hAnsi="Times New Roman"/>
      <w:szCs w:val="24"/>
      <w:lang w:eastAsia="zh-CN"/>
    </w:rPr>
  </w:style>
  <w:style w:type="character" w:customStyle="1" w:styleId="PidipaginaCarattere">
    <w:name w:val="Piè di pagina Carattere"/>
    <w:basedOn w:val="Carpredefinitoparagrafo"/>
    <w:link w:val="Pidipagina"/>
    <w:rsid w:val="00844912"/>
    <w:rPr>
      <w:rFonts w:ascii="CG Omega" w:hAnsi="CG Omega"/>
      <w:sz w:val="24"/>
      <w:lang w:eastAsia="it-IT"/>
    </w:rPr>
  </w:style>
  <w:style w:type="character" w:customStyle="1" w:styleId="WW-CollegamentoInternet">
    <w:name w:val="WW-Collegamento Internet"/>
    <w:rsid w:val="008449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7505D-E6D4-4748-BB78-E19754570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4</TotalTime>
  <Pages>18</Pages>
  <Words>4896</Words>
  <Characters>23177</Characters>
  <Application>Microsoft Office Word</Application>
  <DocSecurity>0</DocSecurity>
  <Lines>193</Lines>
  <Paragraphs>56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28017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20</cp:revision>
  <cp:lastPrinted>2013-11-14T13:48:00Z</cp:lastPrinted>
  <dcterms:created xsi:type="dcterms:W3CDTF">2026-02-26T13:05:00Z</dcterms:created>
  <dcterms:modified xsi:type="dcterms:W3CDTF">2026-02-26T13:09:00Z</dcterms:modified>
</cp:coreProperties>
</file>